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FC" w:rsidRPr="00017CA1" w:rsidRDefault="009408FC" w:rsidP="009D63C9">
      <w:pPr>
        <w:pStyle w:val="Heading1"/>
        <w:tabs>
          <w:tab w:val="left" w:pos="0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8" type="#_x0000_t32" style="position:absolute;margin-left:-3.2pt;margin-top:-2.4pt;width:0;height:43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9" type="#_x0000_t75" alt="lav4e" style="position:absolute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b/>
          <w:color w:val="333333"/>
          <w:spacing w:val="30"/>
          <w:szCs w:val="24"/>
        </w:rPr>
        <w:t>РЕПУБЛИКА БЪЛГАРИЯ</w:t>
      </w:r>
    </w:p>
    <w:p w:rsidR="009408FC" w:rsidRPr="00017CA1" w:rsidRDefault="009408FC" w:rsidP="009D63C9">
      <w:pPr>
        <w:pStyle w:val="Heading1"/>
        <w:tabs>
          <w:tab w:val="left" w:pos="0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Министерство на земеделието, храните и горите</w:t>
      </w:r>
      <w:r>
        <w:rPr>
          <w:rFonts w:ascii="Arial Narrow" w:hAnsi="Arial Narrow"/>
          <w:color w:val="333333"/>
          <w:spacing w:val="30"/>
          <w:szCs w:val="24"/>
        </w:rPr>
        <w:tab/>
      </w:r>
    </w:p>
    <w:p w:rsidR="009408FC" w:rsidRPr="00017CA1" w:rsidRDefault="009408FC" w:rsidP="009D63C9">
      <w:pPr>
        <w:pStyle w:val="Heading1"/>
        <w:jc w:val="left"/>
        <w:rPr>
          <w:rFonts w:ascii="Arial Narrow" w:hAnsi="Arial Narrow"/>
          <w:color w:val="333333"/>
          <w:spacing w:val="30"/>
          <w:szCs w:val="24"/>
        </w:rPr>
      </w:pPr>
      <w:r w:rsidRPr="00017CA1">
        <w:rPr>
          <w:rFonts w:ascii="Arial Narrow" w:hAnsi="Arial Narrow"/>
          <w:color w:val="333333"/>
          <w:spacing w:val="30"/>
          <w:szCs w:val="24"/>
          <w:lang w:val="ru-RU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9408FC" w:rsidRDefault="009408FC" w:rsidP="001033CC">
      <w:pPr>
        <w:pStyle w:val="Header"/>
        <w:ind w:firstLine="1276"/>
      </w:pPr>
    </w:p>
    <w:p w:rsidR="009408FC" w:rsidRDefault="009408FC" w:rsidP="002554CC">
      <w:pPr>
        <w:jc w:val="center"/>
        <w:rPr>
          <w:b/>
          <w:lang w:eastAsia="bg-BG"/>
        </w:rPr>
      </w:pPr>
      <w:r w:rsidRPr="002554CC">
        <w:rPr>
          <w:b/>
          <w:lang w:eastAsia="bg-BG"/>
        </w:rPr>
        <w:t xml:space="preserve">   </w:t>
      </w:r>
    </w:p>
    <w:p w:rsidR="009408FC" w:rsidRDefault="009408FC" w:rsidP="009D63C9">
      <w:pPr>
        <w:rPr>
          <w:b/>
          <w:lang w:eastAsia="bg-BG"/>
        </w:rPr>
      </w:pPr>
    </w:p>
    <w:p w:rsidR="009408FC" w:rsidRDefault="009408FC" w:rsidP="00BB4863">
      <w:pPr>
        <w:jc w:val="center"/>
        <w:rPr>
          <w:b/>
        </w:rPr>
      </w:pPr>
      <w:r w:rsidRPr="009D63C9">
        <w:rPr>
          <w:b/>
        </w:rPr>
        <w:t>ЗАПОВЕД</w:t>
      </w:r>
    </w:p>
    <w:p w:rsidR="009408FC" w:rsidRPr="009D63C9" w:rsidRDefault="009408FC" w:rsidP="00BB4863">
      <w:pPr>
        <w:jc w:val="center"/>
        <w:rPr>
          <w:b/>
        </w:rPr>
      </w:pPr>
    </w:p>
    <w:p w:rsidR="009408FC" w:rsidRPr="009D63C9" w:rsidRDefault="009408FC" w:rsidP="00BB4863">
      <w:pPr>
        <w:jc w:val="center"/>
        <w:rPr>
          <w:b/>
          <w:lang w:val="ru-RU"/>
        </w:rPr>
      </w:pPr>
      <w:r w:rsidRPr="009D63C9">
        <w:rPr>
          <w:b/>
        </w:rPr>
        <w:t>РД</w:t>
      </w:r>
      <w:r>
        <w:rPr>
          <w:b/>
        </w:rPr>
        <w:t xml:space="preserve"> -21-04-238</w:t>
      </w:r>
    </w:p>
    <w:p w:rsidR="009408FC" w:rsidRPr="009D63C9" w:rsidRDefault="009408FC" w:rsidP="00BB4863">
      <w:pPr>
        <w:jc w:val="center"/>
        <w:rPr>
          <w:b/>
        </w:rPr>
      </w:pPr>
      <w:r w:rsidRPr="009D63C9">
        <w:rPr>
          <w:b/>
        </w:rPr>
        <w:t xml:space="preserve">гр. Варна, </w:t>
      </w:r>
      <w:r>
        <w:rPr>
          <w:b/>
        </w:rPr>
        <w:t>30.09.2021</w:t>
      </w:r>
      <w:r w:rsidRPr="009D63C9">
        <w:rPr>
          <w:b/>
        </w:rPr>
        <w:t xml:space="preserve"> г.</w:t>
      </w:r>
    </w:p>
    <w:p w:rsidR="009408FC" w:rsidRPr="009D63C9" w:rsidRDefault="009408FC" w:rsidP="00BB4863">
      <w:pPr>
        <w:jc w:val="center"/>
      </w:pPr>
    </w:p>
    <w:p w:rsidR="009408FC" w:rsidRPr="009D63C9" w:rsidRDefault="009408FC" w:rsidP="009D63C9">
      <w:pPr>
        <w:shd w:val="clear" w:color="auto" w:fill="FFFFFF"/>
        <w:tabs>
          <w:tab w:val="left" w:leader="dot" w:pos="0"/>
        </w:tabs>
        <w:jc w:val="both"/>
      </w:pPr>
      <w:r w:rsidRPr="009D63C9">
        <w:tab/>
        <w:t>На основание чл.37 в, ал.4 от Закона за собствеността и ползването на земеделските земи (ЗСПЗЗ), във</w:t>
      </w:r>
      <w:r>
        <w:t xml:space="preserve"> връзка с Доклад изх.№ РД-07-168-29/10.09.2021</w:t>
      </w:r>
      <w:r w:rsidRPr="009D63C9">
        <w:t>г., наш вх. № РД-07-</w:t>
      </w:r>
      <w:r>
        <w:t>168-43/10.09.2021г.</w:t>
      </w:r>
      <w:r w:rsidRPr="009D63C9">
        <w:rPr>
          <w:color w:val="FF0000"/>
        </w:rPr>
        <w:t xml:space="preserve"> </w:t>
      </w:r>
      <w:r w:rsidRPr="009D63C9">
        <w:t>на Комисият</w:t>
      </w:r>
      <w:r>
        <w:t>а, назначена със Заповед № РД 21-07-168/15.07.2021</w:t>
      </w:r>
      <w:r w:rsidRPr="009D63C9">
        <w:t xml:space="preserve">г. на Директора на Областна дирекция „Земеделие”-Варна, както и представено сключено </w:t>
      </w:r>
      <w:r>
        <w:t xml:space="preserve">доброволно споразумение вх. № РД-07-168-6/24.08.2021г. за землището на </w:t>
      </w:r>
      <w:r w:rsidRPr="009D63C9">
        <w:rPr>
          <w:b/>
        </w:rPr>
        <w:t>с.Старо Оряхово</w:t>
      </w:r>
      <w:r w:rsidRPr="009D63C9">
        <w:t xml:space="preserve">, </w:t>
      </w:r>
      <w:r w:rsidRPr="009D63C9">
        <w:rPr>
          <w:b/>
        </w:rPr>
        <w:t>ЕКАТТЕ 68998</w:t>
      </w:r>
      <w:r w:rsidRPr="009D63C9">
        <w:t>, общ. Долни чифлик,  област Варна</w:t>
      </w:r>
      <w:r>
        <w:t>.</w:t>
      </w:r>
    </w:p>
    <w:p w:rsidR="009408FC" w:rsidRPr="009D63C9" w:rsidRDefault="009408FC" w:rsidP="00BB4863">
      <w:pPr>
        <w:jc w:val="both"/>
      </w:pPr>
    </w:p>
    <w:p w:rsidR="009408FC" w:rsidRPr="009D63C9" w:rsidRDefault="009408FC" w:rsidP="00BB4863">
      <w:pPr>
        <w:jc w:val="center"/>
        <w:rPr>
          <w:b/>
        </w:rPr>
      </w:pPr>
      <w:r w:rsidRPr="009D63C9">
        <w:rPr>
          <w:b/>
        </w:rPr>
        <w:t xml:space="preserve">ОПРЕДЕЛЯМ : </w:t>
      </w:r>
    </w:p>
    <w:p w:rsidR="009408FC" w:rsidRPr="009D63C9" w:rsidRDefault="009408FC" w:rsidP="00BB4863">
      <w:pPr>
        <w:rPr>
          <w:b/>
        </w:rPr>
      </w:pPr>
    </w:p>
    <w:p w:rsidR="009408FC" w:rsidRPr="009D63C9" w:rsidRDefault="009408FC" w:rsidP="0028247A">
      <w:pPr>
        <w:ind w:firstLine="720"/>
        <w:jc w:val="both"/>
      </w:pPr>
      <w:r w:rsidRPr="009D63C9">
        <w:rPr>
          <w:b/>
        </w:rPr>
        <w:t>І.</w:t>
      </w:r>
      <w:r w:rsidRPr="009D63C9">
        <w:t xml:space="preserve"> Разпределение на масивите за ползване в землището на </w:t>
      </w:r>
      <w:r>
        <w:rPr>
          <w:b/>
        </w:rPr>
        <w:t>с.</w:t>
      </w:r>
      <w:r w:rsidRPr="009D63C9">
        <w:rPr>
          <w:b/>
        </w:rPr>
        <w:t>Старо Оряхово</w:t>
      </w:r>
      <w:r w:rsidRPr="009D63C9">
        <w:t>,</w:t>
      </w:r>
      <w:r w:rsidRPr="009D63C9">
        <w:rPr>
          <w:b/>
          <w:color w:val="FF0000"/>
        </w:rPr>
        <w:t xml:space="preserve"> </w:t>
      </w:r>
      <w:r w:rsidRPr="009D63C9">
        <w:t xml:space="preserve">ЕКАТТЕ  68998, общ. Долни чифлик, област Варна, съгласно сключеното споразумение за ползване за стопанската </w:t>
      </w:r>
      <w:r>
        <w:rPr>
          <w:b/>
        </w:rPr>
        <w:t>2021/2022</w:t>
      </w:r>
      <w:r w:rsidRPr="009D63C9">
        <w:rPr>
          <w:b/>
        </w:rPr>
        <w:t xml:space="preserve"> </w:t>
      </w:r>
      <w:r w:rsidRPr="009D63C9">
        <w:t>година, както следва:</w:t>
      </w:r>
    </w:p>
    <w:p w:rsidR="009408FC" w:rsidRPr="009D63C9" w:rsidRDefault="009408FC" w:rsidP="0028247A">
      <w:pPr>
        <w:tabs>
          <w:tab w:val="left" w:pos="4035"/>
        </w:tabs>
        <w:autoSpaceDE w:val="0"/>
        <w:autoSpaceDN w:val="0"/>
        <w:adjustRightInd w:val="0"/>
        <w:spacing w:line="249" w:lineRule="exact"/>
      </w:pPr>
      <w:r w:rsidRPr="009D63C9">
        <w:tab/>
      </w:r>
    </w:p>
    <w:p w:rsidR="009408FC" w:rsidRPr="00F17235" w:rsidRDefault="009408FC" w:rsidP="008B61E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9D63C9">
        <w:rPr>
          <w:b/>
        </w:rPr>
        <w:t xml:space="preserve">  </w:t>
      </w:r>
      <w:r>
        <w:t xml:space="preserve">  </w:t>
      </w:r>
      <w:r w:rsidRPr="00F17235">
        <w:rPr>
          <w:b/>
        </w:rPr>
        <w:t xml:space="preserve">1. </w:t>
      </w:r>
      <w:r>
        <w:rPr>
          <w:b/>
        </w:rPr>
        <w:t>„</w:t>
      </w:r>
      <w:r w:rsidRPr="00F17235">
        <w:rPr>
          <w:b/>
        </w:rPr>
        <w:t>ЕКО БУЛ ГРЕЙН</w:t>
      </w:r>
      <w:r>
        <w:rPr>
          <w:b/>
        </w:rPr>
        <w:t>”</w:t>
      </w:r>
      <w:r w:rsidRPr="00F17235">
        <w:rPr>
          <w:b/>
        </w:rPr>
        <w:t xml:space="preserve"> ЕООД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1456.053 дка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72.913 дка</w:t>
      </w:r>
    </w:p>
    <w:p w:rsidR="009408FC" w:rsidRPr="00F17235" w:rsidRDefault="009408FC" w:rsidP="008B61EB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проекта:23, 25, 28, 31, 42, 46, </w:t>
      </w:r>
      <w:r w:rsidRPr="00F17235">
        <w:rPr>
          <w:b/>
        </w:rPr>
        <w:t>общо площ: 1529.080 дка</w:t>
      </w:r>
    </w:p>
    <w:p w:rsidR="009408FC" w:rsidRPr="00F17235" w:rsidRDefault="009408FC" w:rsidP="008B61E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F17235">
        <w:rPr>
          <w:b/>
        </w:rPr>
        <w:t xml:space="preserve">  2. </w:t>
      </w:r>
      <w:r>
        <w:rPr>
          <w:b/>
        </w:rPr>
        <w:t>„</w:t>
      </w:r>
      <w:r w:rsidRPr="00F17235">
        <w:rPr>
          <w:b/>
        </w:rPr>
        <w:t>АГРАРРОЕВ</w:t>
      </w:r>
      <w:r>
        <w:rPr>
          <w:b/>
        </w:rPr>
        <w:t>”</w:t>
      </w:r>
      <w:r w:rsidRPr="00F17235">
        <w:rPr>
          <w:b/>
        </w:rPr>
        <w:t>ЕООД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145.901 дка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1.428 дка</w:t>
      </w:r>
    </w:p>
    <w:p w:rsidR="009408FC" w:rsidRPr="00F17235" w:rsidRDefault="009408FC" w:rsidP="008B61EB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проекта:5, 86, </w:t>
      </w:r>
      <w:r w:rsidRPr="00F17235">
        <w:rPr>
          <w:b/>
        </w:rPr>
        <w:t>общо площ: 147.353 дка</w:t>
      </w:r>
    </w:p>
    <w:p w:rsidR="009408FC" w:rsidRPr="00F17235" w:rsidRDefault="009408FC" w:rsidP="008B61E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F17235">
        <w:rPr>
          <w:b/>
        </w:rPr>
        <w:t xml:space="preserve">  3. </w:t>
      </w:r>
      <w:r>
        <w:rPr>
          <w:b/>
        </w:rPr>
        <w:t>„</w:t>
      </w:r>
      <w:r w:rsidRPr="00F17235">
        <w:rPr>
          <w:b/>
        </w:rPr>
        <w:t>БМ АГРО</w:t>
      </w:r>
      <w:r>
        <w:rPr>
          <w:b/>
        </w:rPr>
        <w:t xml:space="preserve">” </w:t>
      </w:r>
      <w:r w:rsidRPr="00F17235">
        <w:rPr>
          <w:b/>
        </w:rPr>
        <w:t>ЕООД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1203.672 дка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87.989 дка</w:t>
      </w:r>
    </w:p>
    <w:p w:rsidR="009408FC" w:rsidRPr="00F17235" w:rsidRDefault="009408FC" w:rsidP="008B61EB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проекта:6, 7, 11, 17, 18, 38, 47, 48, 51, 52, 54, 56, 69, 70, 74, 75, 76, 77, 78, 79, 80, 81, 82, 83, 88, </w:t>
      </w:r>
      <w:r w:rsidRPr="00F17235">
        <w:rPr>
          <w:b/>
        </w:rPr>
        <w:t>общо площ: 1291.817 дка</w:t>
      </w:r>
    </w:p>
    <w:p w:rsidR="009408FC" w:rsidRPr="00F17235" w:rsidRDefault="009408FC" w:rsidP="008B61E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F17235">
        <w:rPr>
          <w:b/>
        </w:rPr>
        <w:t xml:space="preserve">  4. ДОБРОМИР МАНОЛОВ СТОЯНОВ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98.725 дка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9408FC" w:rsidRPr="00F17235" w:rsidRDefault="009408FC" w:rsidP="008B61EB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проекта:53, </w:t>
      </w:r>
      <w:r w:rsidRPr="00F17235">
        <w:rPr>
          <w:b/>
        </w:rPr>
        <w:t>общо площ: 98.730 дка</w:t>
      </w:r>
    </w:p>
    <w:p w:rsidR="009408FC" w:rsidRPr="00F17235" w:rsidRDefault="009408FC" w:rsidP="008B61E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F17235">
        <w:rPr>
          <w:b/>
        </w:rPr>
        <w:t xml:space="preserve">  5. ЕТ</w:t>
      </w:r>
      <w:r>
        <w:rPr>
          <w:b/>
        </w:rPr>
        <w:t>”</w:t>
      </w:r>
      <w:r w:rsidRPr="00F17235">
        <w:rPr>
          <w:b/>
        </w:rPr>
        <w:t>ДЪГА-67-ИВАН МАНОЛОВ</w:t>
      </w:r>
      <w:r>
        <w:rPr>
          <w:b/>
        </w:rPr>
        <w:t>”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3348.619 дка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93.360 дка</w:t>
      </w:r>
    </w:p>
    <w:p w:rsidR="009408FC" w:rsidRPr="00F17235" w:rsidRDefault="009408FC" w:rsidP="008B61EB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проекта:2, 3, 8, 9, 10, 14, 15, 19, 20, 22, 27, 29, 30, 32, 35, 37, 40, 50, 57, 58, 59, 61, 64, 66, 67, 68, 71, 73, </w:t>
      </w:r>
      <w:r w:rsidRPr="00F17235">
        <w:rPr>
          <w:b/>
        </w:rPr>
        <w:t>общо площ: 3442.539 дка</w:t>
      </w:r>
    </w:p>
    <w:p w:rsidR="009408FC" w:rsidRPr="00F17235" w:rsidRDefault="009408FC" w:rsidP="008B61E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F17235">
        <w:rPr>
          <w:b/>
        </w:rPr>
        <w:t xml:space="preserve">  6. ЕТ</w:t>
      </w:r>
      <w:r>
        <w:rPr>
          <w:b/>
        </w:rPr>
        <w:t>”</w:t>
      </w:r>
      <w:r w:rsidRPr="00F17235">
        <w:rPr>
          <w:b/>
        </w:rPr>
        <w:t>ОНИКС-ДАНИЕЛ ДИМИТРОВ</w:t>
      </w:r>
      <w:r>
        <w:rPr>
          <w:b/>
        </w:rPr>
        <w:t>”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570.669 дка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16.035 дка</w:t>
      </w:r>
    </w:p>
    <w:p w:rsidR="009408FC" w:rsidRPr="00F17235" w:rsidRDefault="009408FC" w:rsidP="008B61EB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проекта:24, </w:t>
      </w:r>
      <w:r w:rsidRPr="00F17235">
        <w:rPr>
          <w:b/>
        </w:rPr>
        <w:t>общо площ: 586.793 дка</w:t>
      </w:r>
    </w:p>
    <w:p w:rsidR="009408FC" w:rsidRPr="00F17235" w:rsidRDefault="009408FC" w:rsidP="008B61E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F17235">
        <w:rPr>
          <w:b/>
        </w:rPr>
        <w:t xml:space="preserve">  7. МАНОЛ ДОБРОМИРОВ СТОЯНОВ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15.599 дка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9408FC" w:rsidRPr="00F17235" w:rsidRDefault="009408FC" w:rsidP="008B61EB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проекта:26, </w:t>
      </w:r>
      <w:r w:rsidRPr="00F17235">
        <w:rPr>
          <w:b/>
        </w:rPr>
        <w:t>общо площ: 15.601 дка</w:t>
      </w:r>
    </w:p>
    <w:p w:rsidR="009408FC" w:rsidRPr="00F17235" w:rsidRDefault="009408FC" w:rsidP="008B61EB">
      <w:pPr>
        <w:keepNext/>
        <w:autoSpaceDE w:val="0"/>
        <w:autoSpaceDN w:val="0"/>
        <w:adjustRightInd w:val="0"/>
        <w:spacing w:line="249" w:lineRule="exact"/>
        <w:rPr>
          <w:b/>
        </w:rPr>
      </w:pPr>
      <w:r>
        <w:t xml:space="preserve">  </w:t>
      </w:r>
      <w:r w:rsidRPr="00F17235">
        <w:rPr>
          <w:b/>
        </w:rPr>
        <w:t xml:space="preserve">8. </w:t>
      </w:r>
      <w:r>
        <w:rPr>
          <w:b/>
        </w:rPr>
        <w:t>„</w:t>
      </w:r>
      <w:r w:rsidRPr="00F17235">
        <w:rPr>
          <w:b/>
        </w:rPr>
        <w:t>МЕЛНИЦА ЧИФЛИКА</w:t>
      </w:r>
      <w:r>
        <w:rPr>
          <w:b/>
        </w:rPr>
        <w:t>”</w:t>
      </w:r>
      <w:r w:rsidRPr="00F17235">
        <w:rPr>
          <w:b/>
        </w:rPr>
        <w:t>ЕООД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 w:rsidRPr="00F17235">
        <w:rPr>
          <w:b/>
        </w:rPr>
        <w:t xml:space="preserve">    </w:t>
      </w:r>
      <w:r w:rsidRPr="00F17235">
        <w:t>Площ на имоти, ползвани</w:t>
      </w:r>
      <w:r>
        <w:t xml:space="preserve"> на правно основание: 203.505 дка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22.219 дка</w:t>
      </w:r>
    </w:p>
    <w:p w:rsidR="009408FC" w:rsidRPr="00F17235" w:rsidRDefault="009408FC" w:rsidP="008B61EB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проекта:36, 39, 41, 62, 63, 65, 84, 85, </w:t>
      </w:r>
      <w:r w:rsidRPr="00F17235">
        <w:rPr>
          <w:b/>
        </w:rPr>
        <w:t>общо площ: 225.759 дка</w:t>
      </w:r>
    </w:p>
    <w:p w:rsidR="009408FC" w:rsidRPr="00F17235" w:rsidRDefault="009408FC" w:rsidP="008B61E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F17235">
        <w:rPr>
          <w:b/>
        </w:rPr>
        <w:t xml:space="preserve">  9. ППК</w:t>
      </w:r>
      <w:r>
        <w:rPr>
          <w:b/>
        </w:rPr>
        <w:t xml:space="preserve">” </w:t>
      </w:r>
      <w:r w:rsidRPr="00F17235">
        <w:rPr>
          <w:b/>
        </w:rPr>
        <w:t>КРАЙМОРИЕ</w:t>
      </w:r>
      <w:r>
        <w:rPr>
          <w:b/>
        </w:rPr>
        <w:t>”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2920.044 дка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112.112 дка</w:t>
      </w:r>
    </w:p>
    <w:p w:rsidR="009408FC" w:rsidRPr="00F17235" w:rsidRDefault="009408FC" w:rsidP="008B61EB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проекта:1, 4, 12, 13, 16, 21, 33, 34, 43, 44, 45, 49, 55, 60, 72, 87, </w:t>
      </w:r>
      <w:r w:rsidRPr="00F17235">
        <w:rPr>
          <w:b/>
        </w:rPr>
        <w:t>общо площ: 3032.657 дка</w:t>
      </w:r>
    </w:p>
    <w:p w:rsidR="009408FC" w:rsidRPr="00F17235" w:rsidRDefault="009408FC" w:rsidP="008B61E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F17235">
        <w:rPr>
          <w:b/>
        </w:rPr>
        <w:t xml:space="preserve">  10. </w:t>
      </w:r>
      <w:r>
        <w:rPr>
          <w:b/>
        </w:rPr>
        <w:t>„</w:t>
      </w:r>
      <w:r w:rsidRPr="00F17235">
        <w:rPr>
          <w:b/>
        </w:rPr>
        <w:t>А</w:t>
      </w:r>
      <w:r>
        <w:rPr>
          <w:b/>
        </w:rPr>
        <w:t>ГРОВЕРС”</w:t>
      </w:r>
      <w:r w:rsidRPr="00F17235">
        <w:rPr>
          <w:b/>
        </w:rPr>
        <w:t xml:space="preserve"> ЕООД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0.000 дка</w:t>
      </w:r>
    </w:p>
    <w:p w:rsidR="009408FC" w:rsidRDefault="009408FC" w:rsidP="008B61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9408FC" w:rsidRPr="00F17235" w:rsidRDefault="009408FC" w:rsidP="008B61EB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 -, </w:t>
      </w:r>
      <w:r w:rsidRPr="00F17235">
        <w:rPr>
          <w:b/>
        </w:rPr>
        <w:t>общо площ: 0.000 дка</w:t>
      </w:r>
    </w:p>
    <w:p w:rsidR="009408FC" w:rsidRPr="009D63C9" w:rsidRDefault="009408FC" w:rsidP="008B61EB">
      <w:pPr>
        <w:keepNext/>
        <w:autoSpaceDE w:val="0"/>
        <w:autoSpaceDN w:val="0"/>
        <w:adjustRightInd w:val="0"/>
        <w:spacing w:line="249" w:lineRule="exact"/>
      </w:pPr>
    </w:p>
    <w:p w:rsidR="009408FC" w:rsidRPr="009D63C9" w:rsidRDefault="009408FC" w:rsidP="0028247A">
      <w:pPr>
        <w:autoSpaceDE w:val="0"/>
        <w:autoSpaceDN w:val="0"/>
        <w:adjustRightInd w:val="0"/>
        <w:spacing w:line="249" w:lineRule="exact"/>
      </w:pPr>
    </w:p>
    <w:p w:rsidR="009408FC" w:rsidRPr="009D63C9" w:rsidRDefault="009408FC" w:rsidP="0028247A">
      <w:pPr>
        <w:jc w:val="both"/>
        <w:rPr>
          <w:b/>
          <w:bCs/>
          <w:color w:val="000000"/>
        </w:rPr>
      </w:pPr>
      <w:r w:rsidRPr="009D63C9">
        <w:t xml:space="preserve">        Съгласно П</w:t>
      </w:r>
      <w:r>
        <w:t>ротокол №2/31.08.2021</w:t>
      </w:r>
      <w:r w:rsidRPr="009D63C9">
        <w:t xml:space="preserve">г. от заседанието на комисията, на основание представеното споразумение за ползване и одобрената карта на разпределените масиви за ползване </w:t>
      </w:r>
      <w:r>
        <w:rPr>
          <w:b/>
        </w:rPr>
        <w:t>за стопанската 2021/2022</w:t>
      </w:r>
      <w:r w:rsidRPr="009D63C9">
        <w:rPr>
          <w:b/>
          <w:lang w:val="en-US"/>
        </w:rPr>
        <w:t xml:space="preserve"> </w:t>
      </w:r>
      <w:r w:rsidRPr="009D63C9">
        <w:t xml:space="preserve">година </w:t>
      </w:r>
      <w:r w:rsidRPr="009D63C9">
        <w:rPr>
          <w:b/>
        </w:rPr>
        <w:t>за землището на с.Старо Оряхово са определени  масиви с обща площ от</w:t>
      </w:r>
      <w:r w:rsidRPr="009D63C9">
        <w:rPr>
          <w:b/>
          <w:bCs/>
          <w:color w:val="000000"/>
        </w:rPr>
        <w:t xml:space="preserve"> </w:t>
      </w:r>
      <w:r>
        <w:rPr>
          <w:b/>
          <w:bCs/>
        </w:rPr>
        <w:t>10370.329</w:t>
      </w:r>
      <w:r>
        <w:t xml:space="preserve"> дка</w:t>
      </w:r>
      <w:r w:rsidRPr="009D63C9">
        <w:t xml:space="preserve"> разпределени както следва:</w:t>
      </w:r>
    </w:p>
    <w:p w:rsidR="009408FC" w:rsidRPr="009D63C9" w:rsidRDefault="009408FC" w:rsidP="0028247A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408FC" w:rsidRPr="009D63C9" w:rsidRDefault="009408FC" w:rsidP="0028247A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408FC" w:rsidRDefault="009408FC" w:rsidP="0028247A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>
        <w:rPr>
          <w:b/>
          <w:bCs/>
        </w:rPr>
        <w:t>М</w:t>
      </w:r>
      <w:r w:rsidRPr="009D63C9">
        <w:rPr>
          <w:b/>
          <w:bCs/>
        </w:rPr>
        <w:t xml:space="preserve">асиви за ползване на </w:t>
      </w:r>
      <w:r>
        <w:rPr>
          <w:b/>
          <w:bCs/>
        </w:rPr>
        <w:t>земеделски земи по чл. 37в, ал.</w:t>
      </w:r>
      <w:r w:rsidRPr="009D63C9">
        <w:rPr>
          <w:b/>
          <w:bCs/>
        </w:rPr>
        <w:t xml:space="preserve">2 </w:t>
      </w:r>
    </w:p>
    <w:p w:rsidR="009408FC" w:rsidRDefault="009408FC" w:rsidP="009D63C9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9D63C9">
        <w:rPr>
          <w:b/>
          <w:bCs/>
        </w:rPr>
        <w:t>от ЗСПЗЗ</w:t>
      </w:r>
      <w:r>
        <w:t xml:space="preserve"> </w:t>
      </w:r>
      <w:r>
        <w:rPr>
          <w:b/>
          <w:bCs/>
        </w:rPr>
        <w:t>за стопанската 2021/2022</w:t>
      </w:r>
      <w:r w:rsidRPr="009D63C9">
        <w:rPr>
          <w:b/>
          <w:bCs/>
        </w:rPr>
        <w:t xml:space="preserve"> година</w:t>
      </w:r>
      <w:r>
        <w:t xml:space="preserve"> </w:t>
      </w:r>
      <w:r>
        <w:rPr>
          <w:b/>
          <w:bCs/>
        </w:rPr>
        <w:t>за землището на с.</w:t>
      </w:r>
      <w:r w:rsidRPr="009D63C9">
        <w:rPr>
          <w:b/>
          <w:bCs/>
        </w:rPr>
        <w:t xml:space="preserve">Старо Оряхово, </w:t>
      </w:r>
    </w:p>
    <w:p w:rsidR="009408FC" w:rsidRPr="009D63C9" w:rsidRDefault="009408FC" w:rsidP="009D63C9">
      <w:pPr>
        <w:autoSpaceDE w:val="0"/>
        <w:autoSpaceDN w:val="0"/>
        <w:adjustRightInd w:val="0"/>
        <w:spacing w:line="255" w:lineRule="exact"/>
        <w:jc w:val="center"/>
      </w:pPr>
      <w:r w:rsidRPr="009D63C9">
        <w:rPr>
          <w:b/>
          <w:bCs/>
        </w:rPr>
        <w:t>ЕКАТТЕ 68998, община Долни чифлик, област Варна.</w:t>
      </w:r>
    </w:p>
    <w:p w:rsidR="009408FC" w:rsidRDefault="009408FC" w:rsidP="0028247A">
      <w:pPr>
        <w:autoSpaceDE w:val="0"/>
        <w:autoSpaceDN w:val="0"/>
        <w:adjustRightInd w:val="0"/>
        <w:spacing w:line="249" w:lineRule="exact"/>
        <w:rPr>
          <w:b/>
        </w:rPr>
      </w:pPr>
    </w:p>
    <w:tbl>
      <w:tblPr>
        <w:tblW w:w="0" w:type="auto"/>
        <w:jc w:val="center"/>
        <w:tblInd w:w="-880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780"/>
        <w:gridCol w:w="899"/>
        <w:gridCol w:w="850"/>
        <w:gridCol w:w="850"/>
        <w:gridCol w:w="850"/>
        <w:gridCol w:w="850"/>
        <w:gridCol w:w="1281"/>
      </w:tblGrid>
      <w:tr w:rsidR="009408FC" w:rsidTr="00F17235">
        <w:trPr>
          <w:cantSplit/>
          <w:trHeight w:val="227"/>
          <w:jc w:val="center"/>
        </w:trPr>
        <w:tc>
          <w:tcPr>
            <w:tcW w:w="3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8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9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819.629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145.73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117.62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115.52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21.77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218.84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1456.053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72.913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1749.92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АГРАРРОЕВЕООД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1.428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34.27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139.85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33.71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305.74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107.93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82.32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74.06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117.62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 АГРОЕООД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87.989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2111.74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ДОБРОМИР МАНОЛОВ СТОЯНОВ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ДОБРОМИР МАНОЛОВ СТОЯНОВ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ДОБРОМИР МАНОЛОВ СТОЯНОВ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ДОБРОМИР МАНОЛОВ СТОЯНОВ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98.725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21.07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159.94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43.37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78.94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137.11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16.305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391.32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ЕТДЪГА-67-ИВАН МАНОЛОВ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3348.619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93.360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2240.65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264.00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5.015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120.36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ЕТОНИКС-ДАНИЕЛ ДИМИТРОВ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16.035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384.83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ДОБРОМИРОВ СТОЯНОВ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ДОБРОМИРОВ СТОЯНОВ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ДОБРОМИРОВ СТОЯНОВ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ДОБРОМИРОВ СТОЯНОВ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ДОБРОМИРОВ СТОЯНОВ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4.176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117.78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12.77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22.219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533.25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80.91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119.11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44.71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141.94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3.723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82.27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166.97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164.93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152.86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109.92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117.62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41.51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28.72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40.56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ППККРАЙМОРИЕ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8FC" w:rsidTr="00F17235">
        <w:trPr>
          <w:cantSplit/>
          <w:trHeight w:val="227"/>
          <w:jc w:val="center"/>
        </w:trPr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2920.044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112.112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08FC" w:rsidRDefault="009408FC" w:rsidP="008B61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2690.70</w:t>
            </w:r>
          </w:p>
        </w:tc>
      </w:tr>
    </w:tbl>
    <w:p w:rsidR="009408FC" w:rsidRPr="0028247A" w:rsidRDefault="009408FC" w:rsidP="0028247A">
      <w:pPr>
        <w:autoSpaceDE w:val="0"/>
        <w:autoSpaceDN w:val="0"/>
        <w:adjustRightInd w:val="0"/>
        <w:spacing w:line="249" w:lineRule="exact"/>
        <w:rPr>
          <w:b/>
        </w:rPr>
      </w:pPr>
    </w:p>
    <w:p w:rsidR="009408FC" w:rsidRPr="0028247A" w:rsidRDefault="009408FC" w:rsidP="0028247A">
      <w:pPr>
        <w:autoSpaceDE w:val="0"/>
        <w:autoSpaceDN w:val="0"/>
        <w:adjustRightInd w:val="0"/>
        <w:spacing w:line="249" w:lineRule="exact"/>
        <w:rPr>
          <w:b/>
        </w:rPr>
      </w:pPr>
    </w:p>
    <w:p w:rsidR="009408FC" w:rsidRDefault="009408FC" w:rsidP="00F87748">
      <w:pPr>
        <w:autoSpaceDE w:val="0"/>
        <w:autoSpaceDN w:val="0"/>
        <w:adjustRightInd w:val="0"/>
        <w:spacing w:line="249" w:lineRule="exact"/>
        <w:ind w:firstLine="708"/>
        <w:jc w:val="center"/>
        <w:rPr>
          <w:b/>
          <w:bCs/>
        </w:rPr>
      </w:pPr>
      <w:r>
        <w:rPr>
          <w:b/>
        </w:rPr>
        <w:t>З</w:t>
      </w:r>
      <w:r w:rsidRPr="0028247A">
        <w:rPr>
          <w:b/>
        </w:rPr>
        <w:t xml:space="preserve">адълженията за плащане за земите </w:t>
      </w:r>
      <w:r w:rsidRPr="0028247A">
        <w:rPr>
          <w:b/>
          <w:bCs/>
        </w:rPr>
        <w:t>по чл. 37в, ал. 3, т</w:t>
      </w:r>
      <w:r>
        <w:rPr>
          <w:b/>
          <w:bCs/>
        </w:rPr>
        <w:t>. 2 от ЗСПЗЗ за стопанската 2021/2022 година за землището на с.</w:t>
      </w:r>
      <w:r w:rsidRPr="0028247A">
        <w:rPr>
          <w:b/>
          <w:bCs/>
        </w:rPr>
        <w:t>Старо Оряхово, ЕКАТТЕ 68998,</w:t>
      </w:r>
    </w:p>
    <w:p w:rsidR="009408FC" w:rsidRPr="0028247A" w:rsidRDefault="009408FC" w:rsidP="00F87748">
      <w:pPr>
        <w:autoSpaceDE w:val="0"/>
        <w:autoSpaceDN w:val="0"/>
        <w:adjustRightInd w:val="0"/>
        <w:spacing w:line="249" w:lineRule="exact"/>
        <w:ind w:firstLine="708"/>
        <w:jc w:val="center"/>
        <w:rPr>
          <w:b/>
          <w:bCs/>
        </w:rPr>
      </w:pPr>
      <w:r w:rsidRPr="0028247A">
        <w:rPr>
          <w:b/>
          <w:bCs/>
        </w:rPr>
        <w:t>об</w:t>
      </w:r>
      <w:r>
        <w:rPr>
          <w:b/>
          <w:bCs/>
        </w:rPr>
        <w:t>щина Долни чифлик, област Варна</w:t>
      </w:r>
    </w:p>
    <w:p w:rsidR="009408FC" w:rsidRDefault="009408FC" w:rsidP="0028247A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p w:rsidR="009408FC" w:rsidRDefault="009408FC" w:rsidP="0028247A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9461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350"/>
        <w:gridCol w:w="1099"/>
        <w:gridCol w:w="1253"/>
        <w:gridCol w:w="1243"/>
        <w:gridCol w:w="2059"/>
        <w:gridCol w:w="2457"/>
      </w:tblGrid>
      <w:tr w:rsidR="009408FC" w:rsidRPr="008B61EB" w:rsidTr="004561DD">
        <w:trPr>
          <w:trHeight w:val="900"/>
          <w:jc w:val="center"/>
        </w:trPr>
        <w:tc>
          <w:tcPr>
            <w:tcW w:w="1350" w:type="dxa"/>
            <w:vAlign w:val="bottom"/>
          </w:tcPr>
          <w:p w:rsidR="009408FC" w:rsidRPr="008B61EB" w:rsidRDefault="009408FC" w:rsidP="008B61EB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bCs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099" w:type="dxa"/>
            <w:vAlign w:val="bottom"/>
          </w:tcPr>
          <w:p w:rsidR="009408FC" w:rsidRPr="008B61EB" w:rsidRDefault="009408FC" w:rsidP="008B61EB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1253" w:type="dxa"/>
            <w:vAlign w:val="bottom"/>
          </w:tcPr>
          <w:p w:rsidR="009408FC" w:rsidRPr="008B61EB" w:rsidRDefault="009408FC" w:rsidP="008B61EB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Дължимо рентно плащане</w:t>
            </w:r>
          </w:p>
        </w:tc>
        <w:tc>
          <w:tcPr>
            <w:tcW w:w="1243" w:type="dxa"/>
            <w:vAlign w:val="bottom"/>
          </w:tcPr>
          <w:p w:rsidR="009408FC" w:rsidRPr="008B61EB" w:rsidRDefault="009408FC" w:rsidP="008B61EB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2059" w:type="dxa"/>
            <w:vAlign w:val="bottom"/>
          </w:tcPr>
          <w:p w:rsidR="009408FC" w:rsidRPr="008B61EB" w:rsidRDefault="009408FC" w:rsidP="008B61EB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Собственик</w:t>
            </w:r>
          </w:p>
          <w:p w:rsidR="009408FC" w:rsidRPr="008B61EB" w:rsidRDefault="009408FC" w:rsidP="008B61EB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-име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Платец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68998.77.48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9,118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218,84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9,311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ТГЯ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68998.50.45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7,546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181,10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7,546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КСК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68998.54.10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6,072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145,73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6,176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ИЖК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68998.54.26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5,104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122,49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5,350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СИИ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68998.55.21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4,901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117,62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4,901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ДПД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68998.55.7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4,899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117,58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4,899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ТГБ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68998.55.11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4,813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115,52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4,901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ЙГП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68998.74.32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4,568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109,64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6,370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ХМК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68998.78.13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1,164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27,94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1,164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ВАХ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68998.74.65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0,160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3,85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РКП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68998.50.44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0,102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2,45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6,664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МЕЛНИЦА ЧИФЛИКАЕООД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48,447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1162,76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59,243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68998.29.20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1,428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34,27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АЖА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68998.80.26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94,10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ИМК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68998.80.65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0,198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4,74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4,606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ГГГ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АГРАРРОЕВЕООД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5,547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133,11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10,487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68998.33.44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12,739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305,74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12,739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АГРАРРОЕВЕООД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БМ АГРОЕООД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68998.30.14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5,827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139,85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5,881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ХБХ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БМ АГРОЕООД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68998.80.45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4,901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117,62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4,901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ДХМ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БМ АГРОЕООД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68998.77.48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0,193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4,63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9,311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ТГЯ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БМ АГРОЕООД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68998.80.21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0,141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3,38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1,965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НТБ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БМ АГРОЕООД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23,801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571,22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34,797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68998.54.19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3,886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93,26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3,886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ААК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68998.77.45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3,870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92,89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3,919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МГМ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68998.54.2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70,58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АМД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68998.54.1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2,821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67,70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МАД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68998.78.25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2,030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48,73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3,262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ЕЙ ДИ-АРХВЮЕООД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68998.74.72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47,04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КЖК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68998.54.32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1,727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41,44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1,764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ДПП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68998.54.12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1,716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41,17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1,919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МПК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68998.74.66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1,503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36,06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ВТД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68998.55.15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0,907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21,77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3,625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ДТМ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68998.77.10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0,875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21,00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ЦКМ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68998.77.44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0,231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5,53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МЛП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68998.30.18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3,919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94,06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3,919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МЦС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68998.33.73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3,592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86,20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МНГ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68998.64.20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3,086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74,06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3,086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ВИК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68998.30.37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70,56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ТХП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68998.80.7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1,708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41,00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19,792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ММП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68998.33.74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0,785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18,84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ИНМ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68998.74.10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16,305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391,32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16,663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НКД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68998.39.40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6,664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159,94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6,664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ЙГП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68998.60.11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5,713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137,11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5,713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СКМ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68998.56.19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4,766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114,38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4,766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СХК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68998.41.43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4,373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104,95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4,447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МАРТАН ИНВЕСТЕООД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68998.84.93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3,333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79,99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3,333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ИМО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68998.41.54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3,289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78,94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4,841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ТТГ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68998.74.38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3,058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73,40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3,919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ДСД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68998.61.9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3,006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72,15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3,599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КМТ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68998.51.25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70,58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ВЛЛ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68998.32.5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70,58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МТМ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68998.56.3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70,58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АСА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68998.56.27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70,56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ИПС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68998.43.48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70,56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ИДН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68998.86.19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2,927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70,25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2,930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МОБИЛТЕЛАД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68998.51.3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2,906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69,75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ГИГ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68998.43.17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2,808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67,39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2,808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ЕДН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68998.87.21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2,557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61,36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2,818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ДТД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68998.84.90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2,208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52,99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2,208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ЙНГ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68998.57.13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2,124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50,98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2,124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КДК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68998.72.16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47,04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ККС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68998.87.12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1,890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45,36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ЙПМ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68998.39.77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1,807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43,37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7,223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ММС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68998.70.18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1,697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40,73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1,697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СВИЛЕН ХРИСТОВ ЖЕЛЕВ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68998.44.8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1,608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38,59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1,608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ДИП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68998.71.19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0,891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21,38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1,780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68998.25.36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0,878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21,07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3,690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КММ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68998.31.27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0,477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11,44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3,431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ИПР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68998.33.3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0,402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9,65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4,899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ДСД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68998.14.106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0,343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8,23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0,835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ДИП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68998.31.26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0,308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7,39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1,568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ААК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68998.31.31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0,254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6,10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4,114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СПЛ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68998.14.105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0,106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2,54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1,805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ГТГ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ЕТДЪГА-67-ИВАН МАНОЛОВ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133,858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3212,54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195,622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68998.80.40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4,856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116,54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4,902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ИВН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ЕТОНИКС-ДАНИЕЛ ДИМИТРОВ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68998.33.32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4,643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111,43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4,643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КМА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ЕТОНИКС-ДАНИЕЛ ДИМИТРОВ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68998.33.3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4,497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107,93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4,899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ДСД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ЕТОНИКС-ДАНИЕЛ ДИМИТРОВ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68998.33.60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3,430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82,32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3,430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ННМ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ЕТОНИКС-ДАНИЕЛ ДИМИТРОВ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68998.49.15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11,000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264,00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11,000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СЦК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ЕТОНИКС-ДАНИЕЛ ДИМИТРОВ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68998.49.2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5,015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120,36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5,658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ДКД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ЕТОНИКС-ДАНИЕЛ ДИМИТРОВ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33,441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802,58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34,532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68998.38.70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94,10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ДСД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68998.29.42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4,907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117,78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4,924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ГСД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68998.73.21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4,176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100,23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4,607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ТХП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68998.62.5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3,952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94,85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3,952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БЕХБЕХАНИЕООД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68998.71.1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3,314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79,53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3,919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АВА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68998.71.23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2,091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50,18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2,091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КСГ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68998.74.16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1,095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26,28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68998.71.26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0,999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23,98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0,999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КСП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68998.74.12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0,717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17,20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2,203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ДСД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68998.29.20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0,532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12,77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АЖА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25,704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616,90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31,516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68998.69.17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2,837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68,09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5,675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ИЗП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68998.31.19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2,812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67,48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7,933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СЯС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68998.80.24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2,774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66,58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2,774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САЖ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68998.80.50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2,737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65,69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2,737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ИЯЧ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68998.69.15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2,604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62,50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2,604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КЯГ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68998.80.66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2,302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55,25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7,783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АСС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68998.38.82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1,616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38,78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1,959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АМА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68998.30.19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1,404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33,71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1,469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КЖК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68998.64.19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1,000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24,00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1,000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ГНМ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68998.30.61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0,991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23,78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3,959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ММС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68998.31.80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0,722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17,34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5,888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ПКМ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68998.80.29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0,486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11,66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2,449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ДИП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68998.76.11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0,408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9,79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12,397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ПДП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68998.56.51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6,957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166,97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6,957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ХПД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68998.57.79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6,872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164,93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6,872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СГП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68998.56.54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6,369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152,86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6,369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АКАПУЛКОЕООД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68998.44.59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5,914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141,94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5,914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АИП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68998.37.12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4,963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119,11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4,963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ПЯМ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68998.74.63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4,901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117,62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4,901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НЛЛ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68998.57.68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4,580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109,92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4,580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ИЖК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68998.35.75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4,287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102,89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4,507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АСГ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68998.45.67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94,08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КПД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68998.45.68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94,08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АПД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68998.37.32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3,918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94,03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3,918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ГПЖ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68998.45.44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3,723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89,35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3,723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ВДК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68998.45.50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3,428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82,27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3,428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МПИ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68998.25.40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3,371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80,91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3,685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МКП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68998.45.29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70,58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ККС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68998.44.50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70,58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ДСГ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68998.37.42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70,56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ВВА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68998.38.26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2,408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57,79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2,939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САТ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68998.57.78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2,291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54,98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2,291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БЕХБЕХАНИЕООД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68998.77.10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1,982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47,56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ЦКМ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68998.38.94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47,04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КИП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68998.35.56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1,863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44,71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1,863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ДПД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68998.67.2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1,843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44,23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1,843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ТГК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68998.57.102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1,831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43,94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2,750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ККК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68998.74.65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1,800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43,19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РКП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68998.67.12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1,740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41,76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1,740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КНК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68998.77.44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1,729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41,51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1,960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МЛП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68998.77.52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1,690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40,56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1,690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ЯММ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68998.63.12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1,512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36,29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4,766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ПДЙ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68998.67.24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1,481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35,53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1,492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МУАТЕООД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68998.84.67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1,250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30,00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1,250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ЛДВ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68998.74.32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1,197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28,72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6,370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ХМК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68998.84.37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0,985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23,64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4,606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ДХМ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68998.77.22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0,980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23,52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0,980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ГСП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68998.44.64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0,961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23,06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0,961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ГКЯ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68998.45.20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0,894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21,44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0,980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ГСК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68998.84.94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0,788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18,91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ВРИ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68998.36.28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0,785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18,84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3,136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ММС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68998.56.32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0,769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18,45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0,980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ККП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68998.84.31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0,658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15,78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2,761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МВМ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68998.45.19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0,618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14,82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0,686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МСН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68998.74.38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0,564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13,54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3,919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ДСД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68998.25.36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0,560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13,45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3,690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КММ и др.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68998.84.15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0,309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7,40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2,582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ДАА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68998.74.66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0,229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5,50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3,921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ВТД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68998.84.20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0,179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4,29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7,840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ДКМ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68998.78.25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0,178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4,28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3,262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ЕЙ ДИ-АРХВЮЕООД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68998.74.38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0,135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3,23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3,919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ДСД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68998.62.1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0,436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10,45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2,940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ИЖК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sz w:val="20"/>
                <w:szCs w:val="20"/>
                <w:lang w:eastAsia="bg-BG"/>
              </w:rPr>
            </w:pPr>
            <w:r w:rsidRPr="008B61EB">
              <w:rPr>
                <w:sz w:val="20"/>
                <w:szCs w:val="20"/>
                <w:lang w:eastAsia="bg-BG"/>
              </w:rPr>
              <w:t>ППККРАЙМОРИЕ</w:t>
            </w:r>
          </w:p>
        </w:tc>
      </w:tr>
      <w:tr w:rsidR="009408FC" w:rsidRPr="008B61EB" w:rsidTr="004561DD">
        <w:trPr>
          <w:trHeight w:val="300"/>
          <w:jc w:val="center"/>
        </w:trPr>
        <w:tc>
          <w:tcPr>
            <w:tcW w:w="1350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9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135,243</w:t>
            </w:r>
          </w:p>
        </w:tc>
        <w:tc>
          <w:tcPr>
            <w:tcW w:w="125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3245,74</w:t>
            </w:r>
          </w:p>
        </w:tc>
        <w:tc>
          <w:tcPr>
            <w:tcW w:w="1243" w:type="dxa"/>
            <w:noWrap/>
            <w:vAlign w:val="bottom"/>
          </w:tcPr>
          <w:p w:rsidR="009408FC" w:rsidRPr="008B61EB" w:rsidRDefault="009408FC" w:rsidP="008B61EB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224,085</w:t>
            </w:r>
          </w:p>
        </w:tc>
        <w:tc>
          <w:tcPr>
            <w:tcW w:w="2059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457" w:type="dxa"/>
            <w:noWrap/>
            <w:vAlign w:val="bottom"/>
          </w:tcPr>
          <w:p w:rsidR="009408FC" w:rsidRPr="008B61EB" w:rsidRDefault="009408FC" w:rsidP="008B61EB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8B61EB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</w:tbl>
    <w:p w:rsidR="009408FC" w:rsidRPr="0028247A" w:rsidRDefault="009408FC" w:rsidP="0028247A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p w:rsidR="009408FC" w:rsidRPr="008570C6" w:rsidRDefault="009408FC" w:rsidP="008570C6">
      <w:pPr>
        <w:spacing w:before="240"/>
        <w:ind w:firstLine="708"/>
        <w:jc w:val="both"/>
        <w:rPr>
          <w:b/>
          <w:i/>
          <w:lang w:eastAsia="pl-PL"/>
        </w:rPr>
      </w:pPr>
      <w:r w:rsidRPr="00F87748">
        <w:rPr>
          <w:b/>
          <w:i/>
          <w:lang w:val="pl-PL" w:eastAsia="pl-PL"/>
        </w:rPr>
        <w:t xml:space="preserve"> *Забележка: Имоти, за които са налице </w:t>
      </w:r>
      <w:r w:rsidRPr="00F87748">
        <w:rPr>
          <w:b/>
          <w:i/>
          <w:lang w:eastAsia="pl-PL"/>
        </w:rPr>
        <w:t>у</w:t>
      </w:r>
      <w:r w:rsidRPr="00F87748">
        <w:rPr>
          <w:b/>
          <w:i/>
          <w:lang w:val="pl-PL" w:eastAsia="pl-PL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9408FC" w:rsidRDefault="009408FC" w:rsidP="0028247A">
      <w:pPr>
        <w:jc w:val="both"/>
        <w:rPr>
          <w:b/>
        </w:rPr>
      </w:pPr>
    </w:p>
    <w:p w:rsidR="009408FC" w:rsidRDefault="009408FC" w:rsidP="0028247A">
      <w:pPr>
        <w:jc w:val="both"/>
        <w:rPr>
          <w:b/>
        </w:rPr>
      </w:pPr>
    </w:p>
    <w:p w:rsidR="009408FC" w:rsidRDefault="009408FC" w:rsidP="0028247A">
      <w:pPr>
        <w:jc w:val="both"/>
        <w:rPr>
          <w:b/>
        </w:rPr>
      </w:pPr>
    </w:p>
    <w:tbl>
      <w:tblPr>
        <w:tblW w:w="10752" w:type="dxa"/>
        <w:jc w:val="center"/>
        <w:tblCellMar>
          <w:left w:w="70" w:type="dxa"/>
          <w:right w:w="70" w:type="dxa"/>
        </w:tblCellMar>
        <w:tblLook w:val="00A0"/>
      </w:tblPr>
      <w:tblGrid>
        <w:gridCol w:w="3240"/>
        <w:gridCol w:w="871"/>
        <w:gridCol w:w="1240"/>
        <w:gridCol w:w="1276"/>
        <w:gridCol w:w="1134"/>
        <w:gridCol w:w="2268"/>
        <w:gridCol w:w="723"/>
      </w:tblGrid>
      <w:tr w:rsidR="009408FC" w:rsidRPr="008570C6" w:rsidTr="008B61EB">
        <w:trPr>
          <w:trHeight w:val="900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Ползвател</w:t>
            </w:r>
          </w:p>
          <w:p w:rsidR="009408FC" w:rsidRPr="008570C6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Масив (ПО)</w:t>
            </w:r>
          </w:p>
          <w:p w:rsidR="009408FC" w:rsidRPr="008570C6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КК</w:t>
            </w:r>
          </w:p>
          <w:p w:rsidR="009408FC" w:rsidRPr="008570C6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</w:p>
          <w:p w:rsidR="009408FC" w:rsidRPr="008570C6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  <w:p w:rsidR="009408FC" w:rsidRPr="008570C6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</w:t>
            </w:r>
          </w:p>
          <w:p w:rsidR="009408FC" w:rsidRPr="008570C6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НТП</w:t>
            </w:r>
          </w:p>
          <w:p w:rsidR="009408FC" w:rsidRPr="008570C6" w:rsidRDefault="009408FC" w:rsidP="008B61EB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</w:tr>
      <w:tr w:rsidR="009408FC" w:rsidRPr="008570C6" w:rsidTr="008B61EB">
        <w:trPr>
          <w:trHeight w:val="300"/>
          <w:jc w:val="center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rPr>
                <w:color w:val="000000"/>
                <w:lang w:eastAsia="bg-BG"/>
              </w:rPr>
            </w:pPr>
            <w:r w:rsidRPr="008570C6">
              <w:rPr>
                <w:color w:val="000000"/>
                <w:sz w:val="22"/>
                <w:szCs w:val="22"/>
                <w:lang w:eastAsia="bg-BG"/>
              </w:rPr>
              <w:t>ЕТ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8570C6">
              <w:rPr>
                <w:color w:val="000000"/>
                <w:sz w:val="22"/>
                <w:szCs w:val="22"/>
                <w:lang w:eastAsia="bg-BG"/>
              </w:rPr>
              <w:t>ДЪГА-67-ИВАН МАНОЛОВ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jc w:val="center"/>
              <w:rPr>
                <w:color w:val="000000"/>
                <w:lang w:eastAsia="bg-BG"/>
              </w:rPr>
            </w:pPr>
            <w:r w:rsidRPr="008570C6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rPr>
                <w:color w:val="000000"/>
                <w:lang w:eastAsia="bg-BG"/>
              </w:rPr>
            </w:pPr>
            <w:r w:rsidRPr="008570C6">
              <w:rPr>
                <w:color w:val="000000"/>
                <w:sz w:val="22"/>
                <w:szCs w:val="22"/>
                <w:lang w:eastAsia="bg-BG"/>
              </w:rPr>
              <w:t>68998.37.42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jc w:val="right"/>
              <w:rPr>
                <w:color w:val="000000"/>
                <w:lang w:eastAsia="bg-BG"/>
              </w:rPr>
            </w:pPr>
            <w:r w:rsidRPr="008570C6">
              <w:rPr>
                <w:color w:val="000000"/>
                <w:sz w:val="22"/>
                <w:szCs w:val="22"/>
                <w:lang w:eastAsia="bg-BG"/>
              </w:rPr>
              <w:t>0,699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jc w:val="right"/>
              <w:rPr>
                <w:color w:val="000000"/>
                <w:lang w:eastAsia="bg-BG"/>
              </w:rPr>
            </w:pPr>
            <w:r w:rsidRPr="008570C6">
              <w:rPr>
                <w:color w:val="000000"/>
                <w:sz w:val="22"/>
                <w:szCs w:val="22"/>
                <w:lang w:eastAsia="bg-BG"/>
              </w:rPr>
              <w:t>0,699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rPr>
                <w:color w:val="000000"/>
                <w:lang w:eastAsia="bg-BG"/>
              </w:rPr>
            </w:pPr>
            <w:r w:rsidRPr="008570C6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rPr>
                <w:color w:val="000000"/>
                <w:lang w:eastAsia="bg-BG"/>
              </w:rPr>
            </w:pPr>
            <w:r w:rsidRPr="008570C6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9408FC" w:rsidRPr="008570C6" w:rsidTr="008B61EB">
        <w:trPr>
          <w:trHeight w:val="300"/>
          <w:jc w:val="center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0,699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0,699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8570C6" w:rsidRDefault="009408FC" w:rsidP="008B61EB">
            <w:pPr>
              <w:rPr>
                <w:b/>
                <w:bCs/>
                <w:color w:val="000000"/>
                <w:lang w:eastAsia="bg-BG"/>
              </w:rPr>
            </w:pPr>
            <w:r w:rsidRPr="008570C6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9408FC" w:rsidRPr="0028247A" w:rsidRDefault="009408FC" w:rsidP="0028247A">
      <w:pPr>
        <w:jc w:val="both"/>
        <w:rPr>
          <w:b/>
        </w:rPr>
      </w:pPr>
    </w:p>
    <w:p w:rsidR="009408FC" w:rsidRPr="00DA5F14" w:rsidRDefault="009408FC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p w:rsidR="009408FC" w:rsidRPr="00F17235" w:rsidRDefault="009408FC" w:rsidP="008570C6">
      <w:pPr>
        <w:ind w:firstLine="708"/>
        <w:jc w:val="both"/>
        <w:rPr>
          <w:b/>
        </w:rPr>
      </w:pPr>
      <w:r w:rsidRPr="008570C6">
        <w:t>Средното рентно плащане за землищата на община Долни чифлик, съгл. Параграф 2е от ЗСПЗЗ е определено от комиси</w:t>
      </w:r>
      <w:r>
        <w:t>я, назначена със Заповед № РД 21-07-9/21.01.2021</w:t>
      </w:r>
      <w:r w:rsidRPr="008570C6">
        <w:t xml:space="preserve">г., </w:t>
      </w:r>
      <w:r w:rsidRPr="00001D76">
        <w:t>на директора на ОД “Земеделие” - Варна</w:t>
      </w:r>
      <w:r w:rsidRPr="00F17235">
        <w:t>.</w:t>
      </w:r>
      <w:r w:rsidRPr="00F17235">
        <w:rPr>
          <w:color w:val="FF0000"/>
        </w:rPr>
        <w:t xml:space="preserve"> </w:t>
      </w:r>
      <w:r w:rsidRPr="00F17235">
        <w:t>Съгласно протокол 1 от 19.02.2021г. за</w:t>
      </w:r>
      <w:r>
        <w:t xml:space="preserve"> землището на </w:t>
      </w:r>
      <w:r w:rsidRPr="008570C6">
        <w:rPr>
          <w:b/>
        </w:rPr>
        <w:t>с.Старо Оряхово</w:t>
      </w:r>
      <w:r w:rsidRPr="008570C6">
        <w:t>, ЕКАТТЕ 68998 комисията определени средно годишно рентно плащане за отглеждане на едногодиш</w:t>
      </w:r>
      <w:r>
        <w:t xml:space="preserve">ни полски култури в размер на </w:t>
      </w:r>
      <w:r w:rsidRPr="00F17235">
        <w:rPr>
          <w:b/>
        </w:rPr>
        <w:t>24,00/дка.</w:t>
      </w:r>
    </w:p>
    <w:p w:rsidR="009408FC" w:rsidRPr="008570C6" w:rsidRDefault="009408FC" w:rsidP="008570C6">
      <w:pPr>
        <w:ind w:firstLine="708"/>
        <w:jc w:val="both"/>
      </w:pPr>
      <w:r w:rsidRPr="008570C6">
        <w:rPr>
          <w:color w:val="000000"/>
          <w:spacing w:val="4"/>
        </w:rPr>
        <w:t xml:space="preserve">Неразделна част от заповедта е и карта за разпределянето на масивите за ползване в землището на </w:t>
      </w:r>
      <w:r w:rsidRPr="008570C6">
        <w:rPr>
          <w:b/>
          <w:color w:val="000000"/>
          <w:spacing w:val="4"/>
        </w:rPr>
        <w:t>с</w:t>
      </w:r>
      <w:r w:rsidRPr="008570C6">
        <w:rPr>
          <w:color w:val="000000"/>
          <w:spacing w:val="4"/>
          <w:lang w:val="en-US"/>
        </w:rPr>
        <w:t xml:space="preserve">. </w:t>
      </w:r>
      <w:r w:rsidRPr="008570C6">
        <w:rPr>
          <w:b/>
          <w:color w:val="000000"/>
          <w:spacing w:val="4"/>
        </w:rPr>
        <w:t xml:space="preserve">Старо Оряхово </w:t>
      </w:r>
      <w:r w:rsidRPr="008570C6">
        <w:rPr>
          <w:b/>
        </w:rPr>
        <w:t>ЕКАТТЕ 68998</w:t>
      </w:r>
      <w:r w:rsidRPr="008570C6">
        <w:rPr>
          <w:b/>
          <w:color w:val="000000"/>
          <w:spacing w:val="4"/>
        </w:rPr>
        <w:t>, общ. Долни чифлик, обл.Варна</w:t>
      </w:r>
      <w:r w:rsidRPr="008570C6">
        <w:rPr>
          <w:color w:val="000000"/>
          <w:spacing w:val="4"/>
        </w:rPr>
        <w:t>.</w:t>
      </w:r>
    </w:p>
    <w:p w:rsidR="009408FC" w:rsidRPr="008570C6" w:rsidRDefault="009408FC" w:rsidP="00BB4863">
      <w:pPr>
        <w:tabs>
          <w:tab w:val="left" w:pos="1800"/>
        </w:tabs>
        <w:jc w:val="both"/>
      </w:pPr>
      <w:r w:rsidRPr="008570C6"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с.Старо Оряхово, ЕКАТТЕ 68998, обл. Варна се заплащат от съответния ползвател по банко</w:t>
      </w:r>
      <w:bookmarkStart w:id="0" w:name="_GoBack"/>
      <w:bookmarkEnd w:id="0"/>
      <w:r w:rsidRPr="008570C6">
        <w:t xml:space="preserve">ва сметка за чужди средства на ОД “Земеделие” </w:t>
      </w:r>
      <w:r>
        <w:t>- Варна</w:t>
      </w:r>
      <w:r w:rsidRPr="008570C6">
        <w:t xml:space="preserve"> :</w:t>
      </w:r>
    </w:p>
    <w:p w:rsidR="009408FC" w:rsidRPr="008570C6" w:rsidRDefault="009408FC" w:rsidP="00BB4863">
      <w:pPr>
        <w:tabs>
          <w:tab w:val="left" w:pos="1800"/>
        </w:tabs>
        <w:ind w:firstLine="2160"/>
        <w:jc w:val="both"/>
        <w:rPr>
          <w:b/>
          <w:lang w:val="en-US"/>
        </w:rPr>
      </w:pPr>
    </w:p>
    <w:p w:rsidR="009408FC" w:rsidRPr="008570C6" w:rsidRDefault="009408FC" w:rsidP="00BB4863">
      <w:pPr>
        <w:tabs>
          <w:tab w:val="left" w:pos="1800"/>
        </w:tabs>
        <w:ind w:firstLine="2160"/>
        <w:jc w:val="both"/>
        <w:rPr>
          <w:b/>
        </w:rPr>
      </w:pPr>
      <w:r w:rsidRPr="008570C6">
        <w:rPr>
          <w:b/>
        </w:rPr>
        <w:t>Банка: УНИКРЕДИТ БУЛБАНК</w:t>
      </w:r>
    </w:p>
    <w:p w:rsidR="009408FC" w:rsidRPr="008570C6" w:rsidRDefault="009408FC" w:rsidP="00BB4863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570C6">
        <w:rPr>
          <w:b/>
        </w:rPr>
        <w:t xml:space="preserve">Банков код: </w:t>
      </w:r>
      <w:r w:rsidRPr="008570C6">
        <w:rPr>
          <w:b/>
          <w:lang w:val="en-US"/>
        </w:rPr>
        <w:t>UNCRBGSF</w:t>
      </w:r>
    </w:p>
    <w:p w:rsidR="009408FC" w:rsidRPr="008570C6" w:rsidRDefault="009408FC" w:rsidP="00BB4863">
      <w:pPr>
        <w:tabs>
          <w:tab w:val="left" w:pos="1800"/>
        </w:tabs>
        <w:jc w:val="both"/>
      </w:pPr>
      <w:r w:rsidRPr="008570C6">
        <w:rPr>
          <w:b/>
        </w:rPr>
        <w:t xml:space="preserve">                                    Банкова сметка (</w:t>
      </w:r>
      <w:r w:rsidRPr="008570C6">
        <w:rPr>
          <w:b/>
          <w:lang w:val="en-US"/>
        </w:rPr>
        <w:t>IBAN</w:t>
      </w:r>
      <w:r w:rsidRPr="008570C6">
        <w:rPr>
          <w:b/>
        </w:rPr>
        <w:t>):</w:t>
      </w:r>
      <w:r w:rsidRPr="008570C6">
        <w:rPr>
          <w:b/>
          <w:lang w:val="ru-RU"/>
        </w:rPr>
        <w:t xml:space="preserve"> </w:t>
      </w:r>
      <w:r w:rsidRPr="008570C6">
        <w:rPr>
          <w:b/>
          <w:lang w:val="en-US"/>
        </w:rPr>
        <w:t>BG35UNCR70003319723172</w:t>
      </w:r>
    </w:p>
    <w:p w:rsidR="009408FC" w:rsidRPr="008570C6" w:rsidRDefault="009408FC" w:rsidP="008570C6">
      <w:pPr>
        <w:tabs>
          <w:tab w:val="left" w:pos="0"/>
        </w:tabs>
        <w:jc w:val="both"/>
        <w:rPr>
          <w:b/>
        </w:rPr>
      </w:pPr>
    </w:p>
    <w:p w:rsidR="009408FC" w:rsidRDefault="009408FC" w:rsidP="008570C6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Pr="008570C6">
        <w:rPr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9408FC" w:rsidRPr="008570C6" w:rsidRDefault="009408FC" w:rsidP="008570C6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Pr="008570C6"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8570C6">
          <w:rPr>
            <w:rStyle w:val="Hyperlink"/>
          </w:rPr>
          <w:t>чл. 37в, ал. 4 ЗСПЗЗ</w:t>
        </w:r>
      </w:hyperlink>
      <w:r w:rsidRPr="008570C6"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8570C6">
          <w:rPr>
            <w:rStyle w:val="Hyperlink"/>
          </w:rPr>
          <w:t>чл. 37в, ал. 1 ЗСПЗЗ</w:t>
        </w:r>
      </w:hyperlink>
      <w:r w:rsidRPr="008570C6"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9408FC" w:rsidRPr="008570C6" w:rsidRDefault="009408FC" w:rsidP="00BB4863">
      <w:pPr>
        <w:pStyle w:val="NormalWeb"/>
        <w:ind w:firstLine="360"/>
        <w:rPr>
          <w:color w:val="auto"/>
        </w:rPr>
      </w:pPr>
      <w:r w:rsidRPr="008570C6">
        <w:rPr>
          <w:color w:val="auto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8570C6">
          <w:rPr>
            <w:rStyle w:val="Hyperlink"/>
            <w:color w:val="auto"/>
          </w:rPr>
          <w:t>чл. 37в, ал. 16 ЗСПЗЗ</w:t>
        </w:r>
      </w:hyperlink>
      <w:r w:rsidRPr="008570C6">
        <w:rPr>
          <w:color w:val="auto"/>
        </w:rPr>
        <w:t>.</w:t>
      </w:r>
    </w:p>
    <w:p w:rsidR="009408FC" w:rsidRPr="008570C6" w:rsidRDefault="009408FC" w:rsidP="00BB4863">
      <w:pPr>
        <w:pStyle w:val="NormalWeb"/>
        <w:ind w:firstLine="360"/>
        <w:rPr>
          <w:color w:val="auto"/>
        </w:rPr>
      </w:pPr>
      <w:r w:rsidRPr="008570C6">
        <w:rPr>
          <w:color w:val="auto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9408FC" w:rsidRPr="008570C6" w:rsidRDefault="009408FC" w:rsidP="00BB4863">
      <w:pPr>
        <w:pStyle w:val="NormalWeb"/>
        <w:ind w:firstLine="540"/>
        <w:rPr>
          <w:color w:val="auto"/>
        </w:rPr>
      </w:pPr>
      <w:r w:rsidRPr="008570C6">
        <w:rPr>
          <w:color w:val="auto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9408FC" w:rsidRPr="008570C6" w:rsidRDefault="009408FC" w:rsidP="00BB4863">
      <w:pPr>
        <w:pStyle w:val="NormalWeb"/>
        <w:ind w:firstLine="540"/>
        <w:rPr>
          <w:color w:val="auto"/>
        </w:rPr>
      </w:pPr>
      <w:r w:rsidRPr="008570C6">
        <w:rPr>
          <w:color w:val="auto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9408FC" w:rsidRPr="008570C6" w:rsidRDefault="009408FC" w:rsidP="00BB4863">
      <w:pPr>
        <w:pStyle w:val="NormalWeb"/>
        <w:ind w:firstLine="540"/>
        <w:rPr>
          <w:color w:val="auto"/>
        </w:rPr>
      </w:pPr>
      <w:r w:rsidRPr="008570C6">
        <w:rPr>
          <w:color w:val="auto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9408FC" w:rsidRDefault="009408FC" w:rsidP="008570C6">
      <w:pPr>
        <w:pStyle w:val="NormalWeb"/>
        <w:ind w:firstLine="540"/>
        <w:rPr>
          <w:color w:val="auto"/>
        </w:rPr>
      </w:pPr>
      <w:r w:rsidRPr="008570C6">
        <w:rPr>
          <w:color w:val="auto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8570C6">
          <w:rPr>
            <w:rStyle w:val="Hyperlink"/>
            <w:color w:val="auto"/>
          </w:rPr>
          <w:t>Закона за подпомагане на земеделските производители</w:t>
        </w:r>
      </w:hyperlink>
      <w:r w:rsidRPr="008570C6">
        <w:rPr>
          <w:color w:val="auto"/>
        </w:rPr>
        <w:t>, при условие че е извършено плащане в 3-месечен срок от възникването на правното ос</w:t>
      </w:r>
      <w:r>
        <w:rPr>
          <w:color w:val="auto"/>
        </w:rPr>
        <w:t>нование за ползване на имотите.</w:t>
      </w:r>
    </w:p>
    <w:p w:rsidR="009408FC" w:rsidRDefault="009408FC" w:rsidP="008570C6">
      <w:pPr>
        <w:pStyle w:val="NormalWeb"/>
        <w:ind w:firstLine="540"/>
      </w:pPr>
      <w:r w:rsidRPr="008570C6">
        <w:t>Съгласно чл.37в, ал.7 от ЗСПЗЗ, ползвател на земеделски земи, на който със заповедта 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9408FC" w:rsidRDefault="009408FC" w:rsidP="008570C6">
      <w:pPr>
        <w:pStyle w:val="NormalWeb"/>
        <w:ind w:firstLine="540"/>
      </w:pPr>
      <w:r w:rsidRPr="008570C6">
        <w:t xml:space="preserve">Настоящата заповед, заедно с окончателния регистър и </w:t>
      </w:r>
      <w:r w:rsidRPr="008570C6">
        <w:rPr>
          <w:spacing w:val="4"/>
        </w:rPr>
        <w:t>карта на ползването</w:t>
      </w:r>
      <w:r w:rsidRPr="008570C6">
        <w:t xml:space="preserve"> да се обяви в сградата на кметството на с. Старо Оряхово, Община Долни чифлик и  на Общинска служба по земеделие-Долни чифлик и да се публикува на интернет страниците на Община Долни чифлик и на Областна Дирекция „Земеделие” - Варна.</w:t>
      </w:r>
    </w:p>
    <w:p w:rsidR="009408FC" w:rsidRPr="008570C6" w:rsidRDefault="009408FC" w:rsidP="008570C6">
      <w:pPr>
        <w:pStyle w:val="NormalWeb"/>
        <w:ind w:firstLine="540"/>
        <w:rPr>
          <w:color w:val="auto"/>
        </w:rPr>
      </w:pPr>
      <w:r w:rsidRPr="008570C6">
        <w:t xml:space="preserve">Заповедта може да се обжалва пред </w:t>
      </w:r>
      <w:r>
        <w:t xml:space="preserve">Министъра на земеделието, храните и горите </w:t>
      </w:r>
      <w:r w:rsidRPr="008570C6">
        <w:t>по реда на чл.81 и сл. от  Административно процесуалния кодекс /АПК/ или пред Районен съд- Варна по реда на чл.145 и сл.от АПК, във връзка с § 19, ал.1 от ЗИД на АПК.</w:t>
      </w:r>
    </w:p>
    <w:p w:rsidR="009408FC" w:rsidRPr="008570C6" w:rsidRDefault="009408FC" w:rsidP="00BB4863">
      <w:pPr>
        <w:tabs>
          <w:tab w:val="left" w:pos="1800"/>
        </w:tabs>
        <w:jc w:val="both"/>
      </w:pPr>
      <w:r w:rsidRPr="008570C6">
        <w:t xml:space="preserve">           Жалбата се подава в 14-дневен срок от съобщаването чрез Областна дирекция „Земеделие” – Варна до </w:t>
      </w:r>
      <w:r>
        <w:t>Министъра на земеделието, храните и горите</w:t>
      </w:r>
      <w:r w:rsidRPr="008570C6">
        <w:t>, съответно до Районен съд - Варна.</w:t>
      </w:r>
    </w:p>
    <w:p w:rsidR="009408FC" w:rsidRPr="008570C6" w:rsidRDefault="009408FC" w:rsidP="00BB4863">
      <w:pPr>
        <w:tabs>
          <w:tab w:val="left" w:pos="1800"/>
        </w:tabs>
        <w:jc w:val="both"/>
        <w:rPr>
          <w:color w:val="000000"/>
        </w:rPr>
      </w:pPr>
      <w:r w:rsidRPr="008570C6">
        <w:t xml:space="preserve">           Обжалването на заповедта не спира изпълнението й.</w:t>
      </w:r>
    </w:p>
    <w:p w:rsidR="009408FC" w:rsidRPr="008570C6" w:rsidRDefault="009408FC" w:rsidP="00BB4863">
      <w:pPr>
        <w:tabs>
          <w:tab w:val="left" w:pos="1800"/>
        </w:tabs>
        <w:jc w:val="both"/>
        <w:rPr>
          <w:color w:val="000000"/>
        </w:rPr>
      </w:pPr>
    </w:p>
    <w:p w:rsidR="009408FC" w:rsidRPr="008570C6" w:rsidRDefault="009408FC" w:rsidP="00BB4863">
      <w:pPr>
        <w:tabs>
          <w:tab w:val="left" w:pos="1800"/>
        </w:tabs>
        <w:jc w:val="both"/>
        <w:rPr>
          <w:color w:val="000000"/>
        </w:rPr>
      </w:pPr>
    </w:p>
    <w:p w:rsidR="009408FC" w:rsidRPr="008570C6" w:rsidRDefault="009408FC" w:rsidP="00BB4863">
      <w:pPr>
        <w:ind w:left="4260" w:firstLine="60"/>
        <w:rPr>
          <w:b/>
        </w:rPr>
      </w:pPr>
      <w:r w:rsidRPr="008570C6">
        <w:rPr>
          <w:b/>
          <w:lang w:val="ru-RU"/>
        </w:rPr>
        <w:t xml:space="preserve">      ДИРЕКТОР: </w:t>
      </w:r>
      <w:r>
        <w:rPr>
          <w:b/>
          <w:lang w:val="ru-RU"/>
        </w:rPr>
        <w:t xml:space="preserve">            </w:t>
      </w:r>
      <w:r w:rsidRPr="008570C6">
        <w:rPr>
          <w:b/>
          <w:lang w:val="ru-RU"/>
        </w:rPr>
        <w:t xml:space="preserve"> /</w:t>
      </w:r>
      <w:r>
        <w:rPr>
          <w:b/>
          <w:lang w:val="ru-RU"/>
        </w:rPr>
        <w:t>П</w:t>
      </w:r>
      <w:r w:rsidRPr="008570C6">
        <w:rPr>
          <w:b/>
          <w:lang w:val="ru-RU"/>
        </w:rPr>
        <w:t xml:space="preserve"> /</w:t>
      </w:r>
    </w:p>
    <w:p w:rsidR="009408FC" w:rsidRPr="008570C6" w:rsidRDefault="009408FC" w:rsidP="00BB4863">
      <w:pPr>
        <w:ind w:left="3540"/>
        <w:rPr>
          <w:b/>
          <w:lang w:val="ru-RU"/>
        </w:rPr>
      </w:pPr>
      <w:r w:rsidRPr="008570C6">
        <w:rPr>
          <w:b/>
          <w:lang w:val="ru-RU"/>
        </w:rPr>
        <w:tab/>
      </w:r>
      <w:r w:rsidRPr="008570C6">
        <w:rPr>
          <w:b/>
          <w:lang w:val="ru-RU"/>
        </w:rPr>
        <w:tab/>
      </w:r>
      <w:r w:rsidRPr="008570C6">
        <w:rPr>
          <w:b/>
        </w:rPr>
        <w:t xml:space="preserve">               </w:t>
      </w:r>
      <w:r w:rsidRPr="008570C6">
        <w:rPr>
          <w:b/>
          <w:lang w:val="ru-RU"/>
        </w:rPr>
        <w:t>/</w:t>
      </w:r>
      <w:r>
        <w:rPr>
          <w:b/>
          <w:lang w:val="ru-RU"/>
        </w:rPr>
        <w:t>РАДОСЛАВ ЙОВКОВ</w:t>
      </w:r>
      <w:r w:rsidRPr="008570C6">
        <w:rPr>
          <w:b/>
          <w:lang w:val="ru-RU"/>
        </w:rPr>
        <w:t xml:space="preserve"> /</w:t>
      </w:r>
    </w:p>
    <w:p w:rsidR="009408FC" w:rsidRPr="008570C6" w:rsidRDefault="009408FC" w:rsidP="001A1EA0">
      <w:pPr>
        <w:tabs>
          <w:tab w:val="left" w:pos="5220"/>
        </w:tabs>
        <w:ind w:right="-720"/>
        <w:jc w:val="both"/>
        <w:rPr>
          <w:i/>
          <w:sz w:val="20"/>
          <w:szCs w:val="20"/>
        </w:rPr>
      </w:pPr>
      <w:r w:rsidRPr="00453D44">
        <w:rPr>
          <w:i/>
          <w:sz w:val="20"/>
          <w:szCs w:val="20"/>
        </w:rPr>
        <w:t>ЕА</w:t>
      </w:r>
      <w:r w:rsidRPr="00453D44">
        <w:rPr>
          <w:i/>
          <w:sz w:val="20"/>
          <w:szCs w:val="20"/>
          <w:lang w:val="en-US"/>
        </w:rPr>
        <w:t>/</w:t>
      </w:r>
      <w:r w:rsidRPr="00453D44">
        <w:rPr>
          <w:i/>
          <w:sz w:val="20"/>
          <w:szCs w:val="20"/>
        </w:rPr>
        <w:t>ОСЗ</w:t>
      </w:r>
      <w:r w:rsidRPr="00453D44">
        <w:rPr>
          <w:i/>
          <w:sz w:val="20"/>
          <w:szCs w:val="20"/>
          <w:lang w:val="en-US"/>
        </w:rPr>
        <w:t>-</w:t>
      </w:r>
      <w:r w:rsidRPr="00453D44">
        <w:rPr>
          <w:i/>
          <w:sz w:val="20"/>
          <w:szCs w:val="20"/>
        </w:rPr>
        <w:t>Долни чифлик</w:t>
      </w:r>
    </w:p>
    <w:p w:rsidR="009408FC" w:rsidRDefault="009408FC" w:rsidP="001A1EA0">
      <w:pPr>
        <w:tabs>
          <w:tab w:val="left" w:pos="5220"/>
        </w:tabs>
        <w:ind w:right="-720"/>
        <w:jc w:val="both"/>
        <w:rPr>
          <w:i/>
        </w:rPr>
      </w:pPr>
    </w:p>
    <w:p w:rsidR="009408FC" w:rsidRDefault="009408FC" w:rsidP="001A1EA0">
      <w:pPr>
        <w:tabs>
          <w:tab w:val="left" w:pos="5220"/>
        </w:tabs>
        <w:ind w:right="-720"/>
        <w:jc w:val="both"/>
        <w:rPr>
          <w:i/>
        </w:rPr>
      </w:pPr>
    </w:p>
    <w:p w:rsidR="009408FC" w:rsidRDefault="009408FC" w:rsidP="001A1EA0">
      <w:pPr>
        <w:tabs>
          <w:tab w:val="left" w:pos="5220"/>
        </w:tabs>
        <w:ind w:right="-720"/>
        <w:jc w:val="both"/>
        <w:rPr>
          <w:i/>
        </w:rPr>
      </w:pPr>
    </w:p>
    <w:p w:rsidR="009408FC" w:rsidRDefault="009408FC" w:rsidP="001A1EA0">
      <w:pPr>
        <w:tabs>
          <w:tab w:val="left" w:pos="5220"/>
        </w:tabs>
        <w:ind w:right="-720"/>
        <w:jc w:val="both"/>
        <w:rPr>
          <w:i/>
        </w:rPr>
      </w:pPr>
    </w:p>
    <w:p w:rsidR="009408FC" w:rsidRDefault="009408FC" w:rsidP="001A1EA0">
      <w:pPr>
        <w:tabs>
          <w:tab w:val="left" w:pos="5220"/>
        </w:tabs>
        <w:ind w:right="-720"/>
        <w:jc w:val="both"/>
        <w:rPr>
          <w:i/>
        </w:rPr>
      </w:pPr>
    </w:p>
    <w:p w:rsidR="009408FC" w:rsidRDefault="009408FC" w:rsidP="001A1EA0">
      <w:pPr>
        <w:tabs>
          <w:tab w:val="left" w:pos="5220"/>
        </w:tabs>
        <w:ind w:right="-720"/>
        <w:jc w:val="both"/>
        <w:rPr>
          <w:i/>
        </w:rPr>
      </w:pPr>
    </w:p>
    <w:p w:rsidR="009408FC" w:rsidRDefault="009408FC" w:rsidP="001A1EA0">
      <w:pPr>
        <w:tabs>
          <w:tab w:val="left" w:pos="5220"/>
        </w:tabs>
        <w:ind w:right="-720"/>
        <w:jc w:val="both"/>
        <w:rPr>
          <w:i/>
        </w:rPr>
      </w:pPr>
    </w:p>
    <w:p w:rsidR="009408FC" w:rsidRDefault="009408FC" w:rsidP="001A1EA0">
      <w:pPr>
        <w:tabs>
          <w:tab w:val="left" w:pos="5220"/>
        </w:tabs>
        <w:ind w:right="-720"/>
        <w:jc w:val="both"/>
        <w:rPr>
          <w:i/>
        </w:rPr>
      </w:pPr>
    </w:p>
    <w:p w:rsidR="009408FC" w:rsidRDefault="009408FC" w:rsidP="001A1EA0">
      <w:pPr>
        <w:tabs>
          <w:tab w:val="left" w:pos="5220"/>
        </w:tabs>
        <w:ind w:right="-720"/>
        <w:jc w:val="both"/>
        <w:rPr>
          <w:i/>
        </w:rPr>
      </w:pPr>
    </w:p>
    <w:p w:rsidR="009408FC" w:rsidRPr="00F90922" w:rsidRDefault="009408FC" w:rsidP="0028247A">
      <w:pPr>
        <w:jc w:val="center"/>
        <w:rPr>
          <w:b/>
          <w:lang w:val="ru-RU"/>
        </w:rPr>
      </w:pPr>
      <w:r w:rsidRPr="00F90922">
        <w:rPr>
          <w:b/>
          <w:lang w:val="ru-RU"/>
        </w:rPr>
        <w:t>ПРИЛОЖЕНИЕ №1</w:t>
      </w:r>
    </w:p>
    <w:p w:rsidR="009408FC" w:rsidRDefault="009408FC" w:rsidP="0028247A">
      <w:pPr>
        <w:pStyle w:val="Header"/>
        <w:rPr>
          <w:spacing w:val="20"/>
          <w:sz w:val="17"/>
        </w:rPr>
      </w:pPr>
    </w:p>
    <w:p w:rsidR="009408FC" w:rsidRDefault="009408FC" w:rsidP="0028247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към Заповед</w:t>
      </w:r>
      <w:r>
        <w:rPr>
          <w:b/>
        </w:rPr>
        <w:t xml:space="preserve"> №РД-21-04-238/30.09.2021г.</w:t>
      </w:r>
    </w:p>
    <w:p w:rsidR="009408FC" w:rsidRDefault="009408FC" w:rsidP="0028247A">
      <w:pPr>
        <w:tabs>
          <w:tab w:val="left" w:pos="1800"/>
        </w:tabs>
        <w:jc w:val="both"/>
        <w:rPr>
          <w:b/>
        </w:rPr>
      </w:pPr>
    </w:p>
    <w:p w:rsidR="009408FC" w:rsidRDefault="009408FC" w:rsidP="0028247A">
      <w:pPr>
        <w:tabs>
          <w:tab w:val="left" w:pos="1800"/>
        </w:tabs>
        <w:jc w:val="both"/>
        <w:rPr>
          <w:b/>
        </w:rPr>
      </w:pPr>
    </w:p>
    <w:p w:rsidR="009408FC" w:rsidRPr="008E1A9C" w:rsidRDefault="009408FC" w:rsidP="0028247A">
      <w:pPr>
        <w:tabs>
          <w:tab w:val="left" w:pos="1800"/>
        </w:tabs>
        <w:jc w:val="both"/>
        <w:rPr>
          <w:b/>
        </w:rPr>
      </w:pPr>
    </w:p>
    <w:p w:rsidR="009408FC" w:rsidRDefault="009408FC" w:rsidP="008570C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/>
        </w:rPr>
      </w:pPr>
      <w:r w:rsidRPr="00F90922">
        <w:t xml:space="preserve">Съгласно сключеното доброволно споразумение </w:t>
      </w:r>
      <w:r w:rsidRPr="00F90922">
        <w:rPr>
          <w:b/>
        </w:rPr>
        <w:t>за землището на с.</w:t>
      </w:r>
      <w:r>
        <w:rPr>
          <w:b/>
        </w:rPr>
        <w:t xml:space="preserve">Старо Оряхово </w:t>
      </w:r>
      <w:r w:rsidRPr="00F90922">
        <w:rPr>
          <w:b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</w:rPr>
        <w:t>Долни чифлик</w:t>
      </w:r>
      <w:r w:rsidRPr="00F90922">
        <w:rPr>
          <w:b/>
        </w:rPr>
        <w:t>, както следва:</w:t>
      </w:r>
    </w:p>
    <w:p w:rsidR="009408FC" w:rsidRPr="008570C6" w:rsidRDefault="009408FC" w:rsidP="008570C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/>
        </w:rPr>
      </w:pPr>
    </w:p>
    <w:p w:rsidR="009408FC" w:rsidRDefault="009408FC" w:rsidP="0028247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F90922">
        <w:rPr>
          <w:b/>
          <w:sz w:val="22"/>
          <w:szCs w:val="22"/>
        </w:rPr>
        <w:t>СПИСЪК НА ИМОТИТЕ ПОЛСКИ ПЪТИЩА ПО ПОЛЗВАТЕЛИ</w:t>
      </w:r>
      <w:r>
        <w:rPr>
          <w:b/>
          <w:sz w:val="22"/>
          <w:szCs w:val="22"/>
        </w:rPr>
        <w:t>:</w:t>
      </w:r>
    </w:p>
    <w:p w:rsidR="009408FC" w:rsidRDefault="009408FC" w:rsidP="0028247A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10777" w:type="dxa"/>
        <w:jc w:val="center"/>
        <w:tblInd w:w="55" w:type="dxa"/>
        <w:tblCellMar>
          <w:left w:w="70" w:type="dxa"/>
          <w:right w:w="70" w:type="dxa"/>
        </w:tblCellMar>
        <w:tblLook w:val="00A0"/>
      </w:tblPr>
      <w:tblGrid>
        <w:gridCol w:w="2648"/>
        <w:gridCol w:w="1700"/>
        <w:gridCol w:w="1148"/>
        <w:gridCol w:w="1000"/>
        <w:gridCol w:w="2768"/>
        <w:gridCol w:w="1513"/>
      </w:tblGrid>
      <w:tr w:rsidR="009408FC" w:rsidRPr="00132549" w:rsidTr="00132549">
        <w:trPr>
          <w:trHeight w:val="600"/>
          <w:jc w:val="center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Pr="00132549" w:rsidRDefault="009408FC" w:rsidP="00AB735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Pr="00132549" w:rsidRDefault="009408FC" w:rsidP="00AB735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№ на имот по ЗКИР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Pr="00132549" w:rsidRDefault="009408FC" w:rsidP="00AB735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Pr="00132549" w:rsidRDefault="009408FC" w:rsidP="00AB735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Pr="00132549" w:rsidRDefault="009408FC" w:rsidP="00AB735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FC" w:rsidRPr="00132549" w:rsidRDefault="009408FC" w:rsidP="00AB735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НТП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68998.48.134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2,809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7,996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68998.49.140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1,731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8,648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68998.49.125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1,686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3,140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68998.55.40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1,657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3,125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68998.57.113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3,116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68998.54.40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1,516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68998.50.177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1,484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68998.50.127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1,549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68998.55.57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0,870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68998.77.91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3,263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68998.78.92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3,137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68998.74.189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2,357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68998.48.13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2,173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68998.50.126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3,956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68998.49.294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0,167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55,171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15,616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АГРАРРОЕВЕООД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68998.29.101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1,529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АГРАРРОЕВЕООД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68998.33.22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10,745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1,930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68998.69.134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5,205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68998.30.149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1,477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68998.30.247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1,413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68998.33.101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1,332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1,332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68998.33.102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1,267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1,267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68998.33.103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1,091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68998.31.255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3,386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68998.34.104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0,903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68998.77.91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0,774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3,263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68998.59.125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0,761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2,106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68998.31.261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0,754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1,614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68998.80.139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0,751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0,888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68998.38.110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0,711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1,996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68998.38.109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2,855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68998.33.105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0,789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68998.38.108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2,041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68998.78.92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3,137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68998.31.260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6,073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68998.80.135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1,078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68998.38.6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6,063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68998.80.108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0,692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68998.80.134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1,326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68998.77.90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3,549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68998.76.31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0,619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68998.74.189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2,357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БМ АГРОЕООД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68998.38.108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0,121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2,041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20,050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ДОБРОМИР МАНОЛОВ СТОЯНОВ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68998.49.182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8,168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68998.39.82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5,951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6,560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68998.43.81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2,605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2,606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68998.72.87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2,202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2,209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68998.39.112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2,186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68998.41.115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2,189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68998.40.114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2,158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68998.44.169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2,539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68998.40.79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2,111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68998.39.178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2,099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2,099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68998.74.188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1,904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2,911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68998.74.279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1,866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2,435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68998.39.80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1,800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68998.43.124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1,708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1,708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68998.41.116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1,659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1,829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68998.61.125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1,620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2,588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68998.74.128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2,915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68998.63.127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1,571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68998.71.138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2,477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68998.57.158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3,073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68998.61.121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1,361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1,428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68998.31.260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1,281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6,073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68998.42.73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1,272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1,280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68998.60.125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2,384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68998.70.127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1,251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68998.41.119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1,174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68998.57.150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1,206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68998.57.186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1,220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68998.86.440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6,653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68998.41.80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1,673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68998.51.120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1,493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68998.51.85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4,925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68998.63.137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1,544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68998.56.151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0,975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68998.108.101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7,392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68998.39.444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6,928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68998.40.80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0,867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68998.32.106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1,934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68998.33.22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10,745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68998.57.136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0,799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4,814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68998.45.83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0,778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2,469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68998.37.77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1,668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68998.44.182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2,632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68998.41.80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1,673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68998.70.71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1,836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68998.31.162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1,961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68998.49.125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3,140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68998.37.113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1,911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68998.73.126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0,496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68998.50.126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3,956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68998.37.76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2,375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68998.73.125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0,472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68998.72.407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0,939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68998.86.116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1,006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68998.87.46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0,531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68998.36.75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2,850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68998.14.293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6,289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68998.73.280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2,027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68998.39.111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1,947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68998.83.303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1,542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68998.56.86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3,824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68998.34.74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3,794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68998.35.117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2,975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68998.87.47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0,270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68998.44.133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0,629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ЕТДЪГА-67-ИВАН МАНОЛОВ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68998.33.22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10,745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72,679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68998.49.140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4,349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8,648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68998.49.294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3,588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55,171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3,588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МАНОЛ ДОБРОМИРОВ СТОЯНОВ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68998.49.294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55,171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МАНОЛ ДОБРОМИРОВ СТОЯНОВ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68998.49.125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3,140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МАНОЛ ДОБРОМИРОВ СТОЯНОВ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68998.50.178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0,251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МАНОЛ ДОБРОМИРОВ СТОЯНОВ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68998.50.179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0,368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68998.71.138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2,477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68998.61.125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2,588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68998.71.248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1,474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68998.29.249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1,051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68998.33.22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10,745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68998.74.188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2,911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68998.71.72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2,187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68998.71.283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0,355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68998.72.407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0,185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0,939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68998.71.282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0,136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0,963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4,955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68998.38.6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4,785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6,063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68998.12.108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3,722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17,417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68998.34.74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3,362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3,794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68998.66.131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3,070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3,070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68998.35.117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2,666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2,975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68998.44.131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2,497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2,507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68998.45.130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2,470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2,475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68998.38.109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2,855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68998.69.129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2,136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68998.37.76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1,881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2,375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68998.74.170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1,852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4,540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68998.45.83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1,638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2,469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68998.34.111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2,780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68998.57.158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3,073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68998.37.113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1,377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1,911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68998.44.168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1,349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2,508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68998.57.154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1,304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1,363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68998.56.155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1,285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1,301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68998.57.153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1,242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1,277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68998.38.108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2,041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68998.77.91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3,263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68998.78.92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3,137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68998.57.159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1,116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1,731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68998.77.90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3,549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68998.83.303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1,542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68998.60.125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2,384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68998.84.144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0,867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68998.37.77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1,668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68998.74.189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0,751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2,357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68998.84.143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0,729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0,990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68998.78.132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0,726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2,532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68998.77.91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3,263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68998.77.90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3,549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68998.65.132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1,736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68998.36.75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0,619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2,850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68998.78.92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3,137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68998.33.22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10,745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68998.74.189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2,357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68998.78.278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1,396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68998.58.125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2,090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68998.63.137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0,504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1,544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68998.58.125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2,090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68998.56.152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0,480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68998.84.109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3,191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68998.74.170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0,409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4,540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68998.56.156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1,575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68998.78.132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0,310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2,532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68998.44.169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2,539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68998.83.106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0,823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68998.37.270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6,845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68998.77.276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0,945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68998.77.277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0,205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0,945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68998.74.279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2,435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ППККРАЙМОРИЕ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68998.38.110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0,137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1,996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9408FC" w:rsidRPr="00132549" w:rsidTr="00132549">
        <w:trPr>
          <w:trHeight w:val="300"/>
          <w:jc w:val="center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62,908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8FC" w:rsidRPr="00132549" w:rsidRDefault="009408FC" w:rsidP="00AB7359">
            <w:pPr>
              <w:rPr>
                <w:color w:val="000000"/>
                <w:sz w:val="20"/>
                <w:szCs w:val="20"/>
                <w:lang w:eastAsia="bg-BG"/>
              </w:rPr>
            </w:pPr>
            <w:r w:rsidRPr="00132549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9408FC" w:rsidRDefault="009408FC" w:rsidP="0028247A">
      <w:pPr>
        <w:spacing w:line="360" w:lineRule="auto"/>
      </w:pPr>
    </w:p>
    <w:p w:rsidR="009408FC" w:rsidRDefault="009408FC" w:rsidP="0028247A">
      <w:pPr>
        <w:spacing w:line="360" w:lineRule="auto"/>
      </w:pPr>
      <w:r w:rsidRPr="00F90922">
        <w:rPr>
          <w:b/>
        </w:rPr>
        <w:t xml:space="preserve">Настоящото приложение №1 </w:t>
      </w:r>
      <w:r>
        <w:rPr>
          <w:b/>
        </w:rPr>
        <w:t>е неразделна част от Заповед №</w:t>
      </w:r>
      <w:r w:rsidRPr="001B2E52">
        <w:rPr>
          <w:b/>
        </w:rPr>
        <w:t xml:space="preserve"> </w:t>
      </w:r>
      <w:r>
        <w:rPr>
          <w:b/>
        </w:rPr>
        <w:t>РД-21-04-238/30.09.2021г.</w:t>
      </w:r>
    </w:p>
    <w:p w:rsidR="009408FC" w:rsidRDefault="009408FC" w:rsidP="001A1EA0">
      <w:pPr>
        <w:tabs>
          <w:tab w:val="left" w:pos="5220"/>
        </w:tabs>
        <w:ind w:right="-720"/>
        <w:jc w:val="both"/>
        <w:rPr>
          <w:i/>
        </w:rPr>
      </w:pPr>
    </w:p>
    <w:p w:rsidR="009408FC" w:rsidRPr="001A1EA0" w:rsidRDefault="009408FC" w:rsidP="001A1EA0">
      <w:pPr>
        <w:tabs>
          <w:tab w:val="left" w:pos="5220"/>
        </w:tabs>
        <w:ind w:right="-720"/>
        <w:jc w:val="both"/>
        <w:rPr>
          <w:i/>
        </w:rPr>
      </w:pPr>
    </w:p>
    <w:sectPr w:rsidR="009408FC" w:rsidRPr="001A1EA0" w:rsidSect="001033CC">
      <w:footerReference w:type="default" r:id="rId12"/>
      <w:headerReference w:type="first" r:id="rId13"/>
      <w:footerReference w:type="first" r:id="rId14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8FC" w:rsidRDefault="009408FC" w:rsidP="00043091">
      <w:r>
        <w:separator/>
      </w:r>
    </w:p>
  </w:endnote>
  <w:endnote w:type="continuationSeparator" w:id="0">
    <w:p w:rsidR="009408FC" w:rsidRDefault="009408FC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8FC" w:rsidRPr="00433B27" w:rsidRDefault="009408FC" w:rsidP="003F184C">
    <w:pPr>
      <w:pBdr>
        <w:top w:val="single" w:sz="4" w:space="1" w:color="auto"/>
      </w:pBdr>
      <w:jc w:val="center"/>
      <w:rPr>
        <w:rFonts w:ascii="Arial Narrow" w:eastAsia="SimSun" w:hAnsi="Arial Narrow"/>
        <w:spacing w:val="20"/>
        <w:sz w:val="18"/>
        <w:lang w:eastAsia="bg-BG"/>
      </w:rPr>
    </w:pPr>
    <w:r w:rsidRPr="00433B27">
      <w:rPr>
        <w:rFonts w:ascii="Arial Narrow" w:eastAsia="SimSun" w:hAnsi="Arial Narrow"/>
        <w:spacing w:val="20"/>
        <w:sz w:val="18"/>
        <w:lang w:eastAsia="bg-BG"/>
      </w:rPr>
      <w:t>п.</w:t>
    </w:r>
    <w:r w:rsidRPr="00433B27">
      <w:rPr>
        <w:rFonts w:ascii="Arial Narrow" w:eastAsia="SimSun" w:hAnsi="Arial Narrow"/>
        <w:spacing w:val="20"/>
        <w:sz w:val="18"/>
        <w:lang w:val="en-US" w:eastAsia="bg-BG"/>
      </w:rPr>
      <w:t>k</w:t>
    </w:r>
    <w:r w:rsidRPr="00433B27">
      <w:rPr>
        <w:rFonts w:ascii="Arial Narrow" w:eastAsia="SimSun" w:hAnsi="Arial Narrow"/>
        <w:spacing w:val="20"/>
        <w:sz w:val="18"/>
        <w:lang w:eastAsia="bg-BG"/>
      </w:rPr>
      <w:t>. 900</w:t>
    </w:r>
    <w:r>
      <w:rPr>
        <w:rFonts w:ascii="Arial Narrow" w:eastAsia="SimSun" w:hAnsi="Arial Narrow"/>
        <w:spacing w:val="20"/>
        <w:sz w:val="18"/>
        <w:lang w:eastAsia="bg-BG"/>
      </w:rPr>
      <w:t>0, гр. Варна , адрес: ул.“Д-р Пи</w:t>
    </w:r>
    <w:r w:rsidRPr="00433B27">
      <w:rPr>
        <w:rFonts w:ascii="Arial Narrow" w:eastAsia="SimSun" w:hAnsi="Arial Narrow"/>
        <w:spacing w:val="20"/>
        <w:sz w:val="18"/>
        <w:lang w:eastAsia="bg-BG"/>
      </w:rPr>
      <w:t>скюлиев” № 1, телефон: 052/621240, факс: 052/647351</w:t>
    </w:r>
  </w:p>
  <w:p w:rsidR="009408FC" w:rsidRPr="00433B27" w:rsidRDefault="009408FC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</w:rPr>
    </w:pPr>
    <w:r w:rsidRPr="00433B27">
      <w:rPr>
        <w:rFonts w:ascii="Arial Narrow" w:eastAsia="SimSun" w:hAnsi="Arial Narrow"/>
        <w:spacing w:val="20"/>
        <w:sz w:val="18"/>
        <w:szCs w:val="18"/>
      </w:rPr>
      <w:t>е</w:t>
    </w:r>
    <w:r w:rsidRPr="00433B27">
      <w:rPr>
        <w:rFonts w:ascii="Arial Narrow" w:eastAsia="SimSun" w:hAnsi="Arial Narrow"/>
        <w:spacing w:val="20"/>
        <w:sz w:val="18"/>
        <w:szCs w:val="18"/>
        <w:lang w:val="en-US"/>
      </w:rPr>
      <w:t>-mail</w:t>
    </w:r>
    <w:r w:rsidRPr="00433B27">
      <w:rPr>
        <w:rFonts w:ascii="Arial Narrow" w:eastAsia="SimSun" w:hAnsi="Arial Narrow"/>
        <w:spacing w:val="20"/>
        <w:sz w:val="18"/>
        <w:szCs w:val="18"/>
      </w:rPr>
      <w:t xml:space="preserve">: </w:t>
    </w:r>
    <w:hyperlink r:id="rId1" w:history="1"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odzg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</w:rPr>
        <w:t>_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var@abv.bg</w:t>
      </w:r>
    </w:hyperlink>
  </w:p>
  <w:p w:rsidR="009408FC" w:rsidRPr="00433B27" w:rsidRDefault="009408FC" w:rsidP="0039461B">
    <w:pPr>
      <w:pStyle w:val="Footer"/>
      <w:pBdr>
        <w:top w:val="single" w:sz="4" w:space="1" w:color="auto"/>
      </w:pBdr>
      <w:jc w:val="right"/>
      <w:rPr>
        <w:rFonts w:ascii="Arial Narrow" w:hAnsi="Arial Narrow"/>
        <w:b/>
        <w:sz w:val="18"/>
        <w:szCs w:val="18"/>
      </w:rPr>
    </w:pPr>
    <w:r w:rsidRPr="00433B27">
      <w:rPr>
        <w:rFonts w:ascii="Arial Narrow" w:hAnsi="Arial Narrow"/>
        <w:sz w:val="18"/>
        <w:szCs w:val="18"/>
      </w:rPr>
      <w:t xml:space="preserve">Страница </w:t>
    </w:r>
    <w:r w:rsidRPr="00433B27">
      <w:rPr>
        <w:rFonts w:ascii="Arial Narrow" w:hAnsi="Arial Narrow"/>
        <w:b/>
        <w:sz w:val="18"/>
        <w:szCs w:val="18"/>
      </w:rPr>
      <w:fldChar w:fldCharType="begin"/>
    </w:r>
    <w:r w:rsidRPr="00433B27">
      <w:rPr>
        <w:rFonts w:ascii="Arial Narrow" w:hAnsi="Arial Narrow"/>
        <w:b/>
        <w:sz w:val="18"/>
        <w:szCs w:val="18"/>
      </w:rPr>
      <w:instrText>PAGE  \* Arabic  \* MERGEFORMAT</w:instrText>
    </w:r>
    <w:r w:rsidRPr="00433B27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49</w:t>
    </w:r>
    <w:r w:rsidRPr="00433B27">
      <w:rPr>
        <w:rFonts w:ascii="Arial Narrow" w:hAnsi="Arial Narrow"/>
        <w:b/>
        <w:sz w:val="18"/>
        <w:szCs w:val="18"/>
      </w:rPr>
      <w:fldChar w:fldCharType="end"/>
    </w:r>
    <w:r w:rsidRPr="00433B27">
      <w:rPr>
        <w:rFonts w:ascii="Arial Narrow" w:hAnsi="Arial Narrow"/>
        <w:sz w:val="18"/>
        <w:szCs w:val="18"/>
      </w:rPr>
      <w:t xml:space="preserve"> от </w:t>
    </w:r>
    <w:fldSimple w:instr="NUMPAGES  \* Arabic  \* MERGEFORMAT">
      <w:r w:rsidRPr="00F6071C">
        <w:rPr>
          <w:rFonts w:ascii="Arial Narrow" w:hAnsi="Arial Narrow"/>
          <w:b/>
          <w:noProof/>
          <w:sz w:val="18"/>
          <w:szCs w:val="18"/>
        </w:rPr>
        <w:t>49</w:t>
      </w:r>
    </w:fldSimple>
  </w:p>
  <w:p w:rsidR="009408FC" w:rsidRPr="00433B27" w:rsidRDefault="009408FC" w:rsidP="0039461B">
    <w:pPr>
      <w:pStyle w:val="Footer"/>
      <w:pBdr>
        <w:top w:val="single" w:sz="4" w:space="1" w:color="auto"/>
      </w:pBdr>
      <w:jc w:val="right"/>
      <w:rPr>
        <w:rFonts w:ascii="Arial Narrow" w:hAnsi="Arial Narrow"/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8FC" w:rsidRPr="00DA73CB" w:rsidRDefault="009408FC" w:rsidP="00DA73CB">
    <w:pPr>
      <w:pStyle w:val="Footer"/>
      <w:jc w:val="right"/>
      <w:rPr>
        <w:sz w:val="20"/>
        <w:szCs w:val="20"/>
      </w:rPr>
    </w:pPr>
  </w:p>
  <w:p w:rsidR="009408FC" w:rsidRDefault="009408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8FC" w:rsidRDefault="009408FC" w:rsidP="00043091">
      <w:r>
        <w:separator/>
      </w:r>
    </w:p>
  </w:footnote>
  <w:footnote w:type="continuationSeparator" w:id="0">
    <w:p w:rsidR="009408FC" w:rsidRDefault="009408FC" w:rsidP="00043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8FC" w:rsidRPr="00433B27" w:rsidRDefault="009408FC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7" o:spid="_x0000_s2049" type="#_x0000_t75" alt="lav4e" style="position:absolute;left:0;text-align:left;margin-left:-.3pt;margin-top:-9.95pt;width:47.25pt;height:55.5pt;z-index:251660288;visibility:visible">
          <v:imagedata r:id="rId1" o:title="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2050" type="#_x0000_t32" style="position:absolute;left:0;text-align:left;margin-left:58.2pt;margin-top:-.95pt;width:0;height:4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"/>
      </w:pict>
    </w:r>
    <w:r w:rsidRPr="00433B27">
      <w:rPr>
        <w:rFonts w:ascii="Arial Narrow" w:hAnsi="Arial Narrow"/>
        <w:b/>
        <w:color w:val="333333"/>
        <w:spacing w:val="30"/>
        <w:szCs w:val="24"/>
      </w:rPr>
      <w:t>РЕПУБЛИКА БЪЛГАРИЯ</w:t>
    </w:r>
  </w:p>
  <w:p w:rsidR="009408FC" w:rsidRPr="00433B27" w:rsidRDefault="009408FC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color w:val="333333"/>
        <w:spacing w:val="30"/>
        <w:szCs w:val="24"/>
        <w:lang w:val="ru-RU"/>
      </w:rPr>
    </w:pPr>
    <w:r w:rsidRPr="00433B27">
      <w:rPr>
        <w:rFonts w:ascii="Arial Narrow" w:hAnsi="Arial Narrow"/>
        <w:color w:val="333333"/>
        <w:spacing w:val="30"/>
        <w:szCs w:val="24"/>
      </w:rPr>
      <w:t>Министерство на земеделието, храните и горите</w:t>
    </w:r>
  </w:p>
  <w:p w:rsidR="009408FC" w:rsidRPr="00433B27" w:rsidRDefault="009408FC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 w:rsidRPr="00433B27">
      <w:rPr>
        <w:rFonts w:ascii="Arial Narrow" w:hAnsi="Arial Narrow"/>
        <w:color w:val="333333"/>
        <w:spacing w:val="30"/>
        <w:szCs w:val="24"/>
      </w:rPr>
      <w:t>Областна дирекция „Земеделие”-Варна</w:t>
    </w:r>
  </w:p>
  <w:p w:rsidR="009408FC" w:rsidRPr="00433B27" w:rsidRDefault="009408FC">
    <w:pPr>
      <w:pStyle w:val="Header"/>
      <w:rPr>
        <w:rFonts w:ascii="Arial Narrow" w:hAnsi="Arial Narrow"/>
        <w:spacing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4">
    <w:nsid w:val="18F81105"/>
    <w:multiLevelType w:val="hybridMultilevel"/>
    <w:tmpl w:val="5ECE8EC4"/>
    <w:lvl w:ilvl="0" w:tplc="7B644584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5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1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947F84"/>
    <w:multiLevelType w:val="hybridMultilevel"/>
    <w:tmpl w:val="76B80F1C"/>
    <w:lvl w:ilvl="0" w:tplc="0402000F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6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2"/>
  </w:num>
  <w:num w:numId="5">
    <w:abstractNumId w:val="0"/>
  </w:num>
  <w:num w:numId="6">
    <w:abstractNumId w:val="13"/>
  </w:num>
  <w:num w:numId="7">
    <w:abstractNumId w:val="3"/>
  </w:num>
  <w:num w:numId="8">
    <w:abstractNumId w:val="1"/>
  </w:num>
  <w:num w:numId="9">
    <w:abstractNumId w:val="12"/>
  </w:num>
  <w:num w:numId="10">
    <w:abstractNumId w:val="5"/>
  </w:num>
  <w:num w:numId="11">
    <w:abstractNumId w:val="8"/>
  </w:num>
  <w:num w:numId="12">
    <w:abstractNumId w:val="14"/>
  </w:num>
  <w:num w:numId="13">
    <w:abstractNumId w:val="16"/>
  </w:num>
  <w:num w:numId="14">
    <w:abstractNumId w:val="11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01D76"/>
    <w:rsid w:val="00017CA1"/>
    <w:rsid w:val="00033FED"/>
    <w:rsid w:val="00043091"/>
    <w:rsid w:val="000677BF"/>
    <w:rsid w:val="0008489C"/>
    <w:rsid w:val="00100B79"/>
    <w:rsid w:val="001033CC"/>
    <w:rsid w:val="00132549"/>
    <w:rsid w:val="00145681"/>
    <w:rsid w:val="00180D6E"/>
    <w:rsid w:val="001A1EA0"/>
    <w:rsid w:val="001B2E52"/>
    <w:rsid w:val="001C288C"/>
    <w:rsid w:val="00226B68"/>
    <w:rsid w:val="0024772F"/>
    <w:rsid w:val="002554CC"/>
    <w:rsid w:val="0028247A"/>
    <w:rsid w:val="002A2157"/>
    <w:rsid w:val="002B7622"/>
    <w:rsid w:val="00317DCC"/>
    <w:rsid w:val="0033165A"/>
    <w:rsid w:val="00384FD4"/>
    <w:rsid w:val="0039461B"/>
    <w:rsid w:val="00396E2C"/>
    <w:rsid w:val="0039749C"/>
    <w:rsid w:val="003F184C"/>
    <w:rsid w:val="0042617A"/>
    <w:rsid w:val="00433B27"/>
    <w:rsid w:val="00445A4D"/>
    <w:rsid w:val="00453D44"/>
    <w:rsid w:val="004561DD"/>
    <w:rsid w:val="00457C39"/>
    <w:rsid w:val="0048175B"/>
    <w:rsid w:val="00495EE0"/>
    <w:rsid w:val="004A5859"/>
    <w:rsid w:val="0052234F"/>
    <w:rsid w:val="00522E44"/>
    <w:rsid w:val="0052712F"/>
    <w:rsid w:val="00533CC3"/>
    <w:rsid w:val="00561C44"/>
    <w:rsid w:val="00567BD0"/>
    <w:rsid w:val="00592FC2"/>
    <w:rsid w:val="005B1AA4"/>
    <w:rsid w:val="00640F8C"/>
    <w:rsid w:val="00655703"/>
    <w:rsid w:val="00681AA5"/>
    <w:rsid w:val="006F2E2E"/>
    <w:rsid w:val="007044D2"/>
    <w:rsid w:val="0071646F"/>
    <w:rsid w:val="00762999"/>
    <w:rsid w:val="00784397"/>
    <w:rsid w:val="007E076C"/>
    <w:rsid w:val="008570C6"/>
    <w:rsid w:val="008661FB"/>
    <w:rsid w:val="00893494"/>
    <w:rsid w:val="008B61EB"/>
    <w:rsid w:val="008E1A9C"/>
    <w:rsid w:val="00911AE5"/>
    <w:rsid w:val="009408FC"/>
    <w:rsid w:val="009550F6"/>
    <w:rsid w:val="00974C2C"/>
    <w:rsid w:val="00984897"/>
    <w:rsid w:val="00986014"/>
    <w:rsid w:val="009B39CC"/>
    <w:rsid w:val="009D63C9"/>
    <w:rsid w:val="009F76FF"/>
    <w:rsid w:val="00A572F6"/>
    <w:rsid w:val="00A65239"/>
    <w:rsid w:val="00A660F3"/>
    <w:rsid w:val="00A82F98"/>
    <w:rsid w:val="00A96E3F"/>
    <w:rsid w:val="00AB2D2A"/>
    <w:rsid w:val="00AB7359"/>
    <w:rsid w:val="00AC73CD"/>
    <w:rsid w:val="00AF1108"/>
    <w:rsid w:val="00B32EBE"/>
    <w:rsid w:val="00BB4863"/>
    <w:rsid w:val="00BD3F99"/>
    <w:rsid w:val="00C61963"/>
    <w:rsid w:val="00C64E11"/>
    <w:rsid w:val="00C6709B"/>
    <w:rsid w:val="00C84777"/>
    <w:rsid w:val="00C86802"/>
    <w:rsid w:val="00C969DC"/>
    <w:rsid w:val="00CC431F"/>
    <w:rsid w:val="00CD3DC9"/>
    <w:rsid w:val="00CD6A9B"/>
    <w:rsid w:val="00CE6FF9"/>
    <w:rsid w:val="00D26C62"/>
    <w:rsid w:val="00D4410C"/>
    <w:rsid w:val="00D85E44"/>
    <w:rsid w:val="00DA5F14"/>
    <w:rsid w:val="00DA73CB"/>
    <w:rsid w:val="00DC3980"/>
    <w:rsid w:val="00DF0BDE"/>
    <w:rsid w:val="00DF5667"/>
    <w:rsid w:val="00E03C8A"/>
    <w:rsid w:val="00E149AD"/>
    <w:rsid w:val="00E42A5D"/>
    <w:rsid w:val="00E643D6"/>
    <w:rsid w:val="00EA6B6D"/>
    <w:rsid w:val="00EC2BFB"/>
    <w:rsid w:val="00EC7DB5"/>
    <w:rsid w:val="00EE0ED8"/>
    <w:rsid w:val="00EE0F49"/>
    <w:rsid w:val="00F12D43"/>
    <w:rsid w:val="00F17235"/>
    <w:rsid w:val="00F23B1F"/>
    <w:rsid w:val="00F6071C"/>
    <w:rsid w:val="00F811C3"/>
    <w:rsid w:val="00F87748"/>
    <w:rsid w:val="00F90922"/>
    <w:rsid w:val="00FA0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eastAsia="Calibri" w:hAnsi="TmsCyr"/>
      <w:sz w:val="20"/>
      <w:szCs w:val="20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imes New Roman"/>
      <w:sz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rFonts w:cs="Times New Roman"/>
      <w:i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  <w:rPr>
      <w:rFonts w:eastAsia="Calibri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eastAsia="Calibri" w:hAnsi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imes New Roman"/>
      <w:sz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eastAsia="Calibri" w:hAnsi="Cambria"/>
      <w:i/>
      <w:iCs/>
      <w:color w:val="4F81BD"/>
      <w:spacing w:val="15"/>
      <w:lang w:eastAsia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Times New Roman"/>
      <w:i/>
      <w:color w:val="4F81BD"/>
      <w:spacing w:val="15"/>
      <w:sz w:val="24"/>
    </w:rPr>
  </w:style>
  <w:style w:type="character" w:styleId="Hyperlink">
    <w:name w:val="Hyperlink"/>
    <w:basedOn w:val="DefaultParagraphFont"/>
    <w:uiPriority w:val="99"/>
    <w:rsid w:val="00BB4863"/>
    <w:rPr>
      <w:rFonts w:cs="Times New Roman"/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Times New Roman"/>
      <w:sz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rFonts w:cs="Times New Roman"/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rFonts w:eastAsia="Calibri"/>
      <w:szCs w:val="20"/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/>
      <w:sz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/>
      <w:b/>
      <w:bCs/>
      <w:lang w:eastAsia="bg-BG"/>
    </w:rPr>
  </w:style>
  <w:style w:type="paragraph" w:customStyle="1" w:styleId="xl72">
    <w:name w:val="xl72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ListParagraph">
    <w:name w:val="List Paragraph"/>
    <w:basedOn w:val="Normal"/>
    <w:uiPriority w:val="99"/>
    <w:qFormat/>
    <w:rsid w:val="001A1E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bg-BG"/>
    </w:rPr>
  </w:style>
  <w:style w:type="paragraph" w:customStyle="1" w:styleId="xl59">
    <w:name w:val="xl59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0">
    <w:name w:val="xl60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8">
    <w:name w:val="xl78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9">
    <w:name w:val="xl79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80">
    <w:name w:val="xl80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1">
    <w:name w:val="xl81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2">
    <w:name w:val="xl82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bg-BG"/>
    </w:rPr>
  </w:style>
  <w:style w:type="table" w:customStyle="1" w:styleId="10">
    <w:name w:val="Мрежа в таблица1"/>
    <w:uiPriority w:val="99"/>
    <w:rsid w:val="00C619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Нормална таблица11"/>
    <w:uiPriority w:val="99"/>
    <w:semiHidden/>
    <w:rsid w:val="00C619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52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293</TotalTime>
  <Pages>49</Pages>
  <Words>17113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GD AR</cp:lastModifiedBy>
  <cp:revision>14</cp:revision>
  <cp:lastPrinted>2019-08-22T11:07:00Z</cp:lastPrinted>
  <dcterms:created xsi:type="dcterms:W3CDTF">2019-09-09T13:05:00Z</dcterms:created>
  <dcterms:modified xsi:type="dcterms:W3CDTF">2021-09-30T13:30:00Z</dcterms:modified>
</cp:coreProperties>
</file>